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84C" w:rsidRPr="009B18DE" w:rsidRDefault="00C53792" w:rsidP="002A0293">
      <w:pPr>
        <w:rPr>
          <w:rFonts w:ascii="Arial" w:hAnsi="Arial" w:cs="Arial"/>
          <w:bCs/>
          <w:color w:val="262626" w:themeColor="text1" w:themeTint="D9"/>
          <w:sz w:val="22"/>
        </w:rPr>
      </w:pPr>
      <w:r>
        <w:rPr>
          <w:rFonts w:ascii="Arial" w:hAnsi="Arial" w:cs="Arial"/>
          <w:b/>
          <w:bCs/>
          <w:color w:val="3B7E32"/>
          <w:sz w:val="22"/>
        </w:rPr>
        <w:t>Purpose</w:t>
      </w:r>
      <w:r w:rsidR="009B18DE" w:rsidRPr="009B18DE">
        <w:rPr>
          <w:rFonts w:ascii="Arial" w:hAnsi="Arial" w:cs="Arial"/>
          <w:b/>
          <w:bCs/>
          <w:color w:val="3B7E32"/>
          <w:sz w:val="22"/>
        </w:rPr>
        <w:t>:</w:t>
      </w:r>
      <w:r w:rsidR="009B18DE" w:rsidRPr="009B18DE">
        <w:rPr>
          <w:rFonts w:ascii="Arial" w:hAnsi="Arial" w:cs="Arial"/>
          <w:bCs/>
          <w:color w:val="3B7E32"/>
          <w:sz w:val="22"/>
        </w:rPr>
        <w:t xml:space="preserve"> </w:t>
      </w:r>
      <w:r w:rsidR="00E275E5" w:rsidRPr="009B18DE">
        <w:rPr>
          <w:rFonts w:ascii="Arial" w:hAnsi="Arial" w:cs="Arial"/>
          <w:bCs/>
          <w:color w:val="262626" w:themeColor="text1" w:themeTint="D9"/>
          <w:sz w:val="22"/>
        </w:rPr>
        <w:t xml:space="preserve">This </w:t>
      </w:r>
      <w:r w:rsidR="00E45802">
        <w:rPr>
          <w:rFonts w:ascii="Arial" w:hAnsi="Arial" w:cs="Arial"/>
          <w:bCs/>
          <w:color w:val="262626" w:themeColor="text1" w:themeTint="D9"/>
          <w:sz w:val="22"/>
        </w:rPr>
        <w:t>MayDay!Exchange Trade-Up</w:t>
      </w:r>
      <w:r w:rsidR="008B6883" w:rsidRPr="009B18DE">
        <w:rPr>
          <w:rFonts w:ascii="Arial" w:hAnsi="Arial" w:cs="Arial"/>
          <w:bCs/>
          <w:color w:val="262626" w:themeColor="text1" w:themeTint="D9"/>
          <w:sz w:val="22"/>
        </w:rPr>
        <w:t xml:space="preserve"> Information </w:t>
      </w:r>
      <w:r>
        <w:rPr>
          <w:rFonts w:ascii="Arial" w:hAnsi="Arial" w:cs="Arial"/>
          <w:bCs/>
          <w:color w:val="262626" w:themeColor="text1" w:themeTint="D9"/>
          <w:sz w:val="22"/>
        </w:rPr>
        <w:t xml:space="preserve">Form supports the 2016 </w:t>
      </w:r>
      <w:r w:rsidR="00320234">
        <w:rPr>
          <w:rFonts w:ascii="Arial" w:hAnsi="Arial" w:cs="Arial"/>
          <w:bCs/>
          <w:color w:val="262626" w:themeColor="text1" w:themeTint="D9"/>
          <w:sz w:val="22"/>
        </w:rPr>
        <w:t>MayD</w:t>
      </w:r>
      <w:r w:rsidR="00107882" w:rsidRPr="009B18DE">
        <w:rPr>
          <w:rFonts w:ascii="Arial" w:hAnsi="Arial" w:cs="Arial"/>
          <w:bCs/>
          <w:color w:val="262626" w:themeColor="text1" w:themeTint="D9"/>
          <w:sz w:val="22"/>
        </w:rPr>
        <w:t>ay!Exchange</w:t>
      </w:r>
      <w:r>
        <w:rPr>
          <w:rFonts w:ascii="Arial" w:hAnsi="Arial" w:cs="Arial"/>
          <w:bCs/>
          <w:color w:val="262626" w:themeColor="text1" w:themeTint="D9"/>
          <w:sz w:val="22"/>
        </w:rPr>
        <w:t xml:space="preserve"> offer for </w:t>
      </w:r>
      <w:r w:rsidR="008B6883" w:rsidRPr="009B18DE">
        <w:rPr>
          <w:rFonts w:ascii="Arial" w:hAnsi="Arial" w:cs="Arial"/>
          <w:bCs/>
          <w:color w:val="262626" w:themeColor="text1" w:themeTint="D9"/>
          <w:sz w:val="22"/>
        </w:rPr>
        <w:t xml:space="preserve">Magellan </w:t>
      </w:r>
      <w:r>
        <w:rPr>
          <w:rFonts w:ascii="Arial" w:hAnsi="Arial" w:cs="Arial"/>
          <w:bCs/>
          <w:color w:val="262626" w:themeColor="text1" w:themeTint="D9"/>
          <w:sz w:val="22"/>
        </w:rPr>
        <w:t xml:space="preserve">Class </w:t>
      </w:r>
      <w:r w:rsidR="008B6883" w:rsidRPr="009B18DE">
        <w:rPr>
          <w:rFonts w:ascii="Arial" w:hAnsi="Arial" w:cs="Arial"/>
          <w:bCs/>
          <w:color w:val="262626" w:themeColor="text1" w:themeTint="D9"/>
          <w:sz w:val="22"/>
        </w:rPr>
        <w:t>9800i, 9400i and 9300i</w:t>
      </w:r>
      <w:r>
        <w:rPr>
          <w:rFonts w:ascii="Arial" w:hAnsi="Arial" w:cs="Arial"/>
          <w:bCs/>
          <w:color w:val="262626" w:themeColor="text1" w:themeTint="D9"/>
          <w:sz w:val="22"/>
        </w:rPr>
        <w:t xml:space="preserve"> orders</w:t>
      </w:r>
      <w:r w:rsidR="00D0602B" w:rsidRPr="009B18DE">
        <w:rPr>
          <w:rFonts w:ascii="Arial" w:hAnsi="Arial" w:cs="Arial"/>
          <w:bCs/>
          <w:color w:val="262626" w:themeColor="text1" w:themeTint="D9"/>
          <w:sz w:val="22"/>
        </w:rPr>
        <w:t xml:space="preserve">.  </w:t>
      </w:r>
      <w:r w:rsidR="00C32DF5">
        <w:rPr>
          <w:rFonts w:ascii="Arial" w:hAnsi="Arial" w:cs="Arial"/>
          <w:bCs/>
          <w:color w:val="262626" w:themeColor="text1" w:themeTint="D9"/>
          <w:sz w:val="22"/>
        </w:rPr>
        <w:t xml:space="preserve">Submit </w:t>
      </w:r>
      <w:r w:rsidR="00D71710">
        <w:rPr>
          <w:rFonts w:ascii="Arial" w:hAnsi="Arial" w:cs="Arial"/>
          <w:bCs/>
          <w:color w:val="262626" w:themeColor="text1" w:themeTint="D9"/>
          <w:sz w:val="22"/>
        </w:rPr>
        <w:t xml:space="preserve">with </w:t>
      </w:r>
      <w:r w:rsidR="00C32DF5">
        <w:rPr>
          <w:rFonts w:ascii="Arial" w:hAnsi="Arial" w:cs="Arial"/>
          <w:bCs/>
          <w:color w:val="262626" w:themeColor="text1" w:themeTint="D9"/>
          <w:sz w:val="22"/>
        </w:rPr>
        <w:t xml:space="preserve">each P.O. issued </w:t>
      </w:r>
      <w:r w:rsidR="00D71710">
        <w:rPr>
          <w:rFonts w:ascii="Arial" w:hAnsi="Arial" w:cs="Arial"/>
          <w:bCs/>
          <w:color w:val="262626" w:themeColor="text1" w:themeTint="D9"/>
          <w:sz w:val="22"/>
        </w:rPr>
        <w:t xml:space="preserve">to NCR </w:t>
      </w:r>
      <w:bookmarkStart w:id="0" w:name="_GoBack"/>
      <w:bookmarkEnd w:id="0"/>
      <w:r w:rsidR="00C32DF5">
        <w:rPr>
          <w:rFonts w:ascii="Arial" w:hAnsi="Arial" w:cs="Arial"/>
          <w:bCs/>
          <w:color w:val="262626" w:themeColor="text1" w:themeTint="D9"/>
          <w:sz w:val="22"/>
        </w:rPr>
        <w:t>under this offer.</w:t>
      </w:r>
    </w:p>
    <w:p w:rsidR="00320234" w:rsidRPr="009B18DE" w:rsidRDefault="00320234" w:rsidP="00320234">
      <w:pPr>
        <w:rPr>
          <w:rFonts w:ascii="Arial" w:hAnsi="Arial" w:cs="Arial"/>
          <w:bCs/>
          <w:color w:val="262626" w:themeColor="text1" w:themeTint="D9"/>
          <w:sz w:val="22"/>
        </w:rPr>
      </w:pPr>
      <w:r w:rsidRPr="009B18DE">
        <w:rPr>
          <w:rFonts w:ascii="Arial" w:hAnsi="Arial" w:cs="Arial"/>
          <w:b/>
          <w:bCs/>
          <w:color w:val="3B7E32"/>
          <w:sz w:val="22"/>
        </w:rPr>
        <w:t>When:</w:t>
      </w:r>
      <w:r>
        <w:rPr>
          <w:rFonts w:ascii="Arial" w:hAnsi="Arial" w:cs="Arial"/>
          <w:bCs/>
          <w:color w:val="262626" w:themeColor="text1" w:themeTint="D9"/>
          <w:sz w:val="22"/>
        </w:rPr>
        <w:t xml:space="preserve"> </w:t>
      </w:r>
      <w:r w:rsidRPr="009B18DE">
        <w:rPr>
          <w:rFonts w:ascii="Arial" w:hAnsi="Arial" w:cs="Arial"/>
          <w:bCs/>
          <w:color w:val="262626" w:themeColor="text1" w:themeTint="D9"/>
          <w:sz w:val="22"/>
        </w:rPr>
        <w:t xml:space="preserve">This form must </w:t>
      </w:r>
      <w:r>
        <w:rPr>
          <w:rFonts w:ascii="Arial" w:hAnsi="Arial" w:cs="Arial"/>
          <w:bCs/>
          <w:color w:val="262626" w:themeColor="text1" w:themeTint="D9"/>
          <w:sz w:val="22"/>
        </w:rPr>
        <w:t xml:space="preserve">accompany </w:t>
      </w:r>
      <w:r w:rsidRPr="009B18DE">
        <w:rPr>
          <w:rFonts w:ascii="Arial" w:hAnsi="Arial" w:cs="Arial"/>
          <w:bCs/>
          <w:color w:val="262626" w:themeColor="text1" w:themeTint="D9"/>
          <w:sz w:val="22"/>
        </w:rPr>
        <w:t xml:space="preserve">any Magellan </w:t>
      </w:r>
      <w:r>
        <w:rPr>
          <w:rFonts w:ascii="Arial" w:hAnsi="Arial" w:cs="Arial"/>
          <w:bCs/>
          <w:color w:val="262626" w:themeColor="text1" w:themeTint="D9"/>
          <w:sz w:val="22"/>
        </w:rPr>
        <w:t xml:space="preserve">purchase orders using the </w:t>
      </w:r>
      <w:r w:rsidRPr="009B18DE">
        <w:rPr>
          <w:rFonts w:ascii="Arial" w:hAnsi="Arial" w:cs="Arial"/>
          <w:bCs/>
          <w:color w:val="262626" w:themeColor="text1" w:themeTint="D9"/>
          <w:sz w:val="22"/>
        </w:rPr>
        <w:t>2016 Magellan MayDay!Exchange</w:t>
      </w:r>
      <w:r>
        <w:rPr>
          <w:rFonts w:ascii="Arial" w:hAnsi="Arial" w:cs="Arial"/>
          <w:bCs/>
          <w:color w:val="262626" w:themeColor="text1" w:themeTint="D9"/>
          <w:sz w:val="22"/>
        </w:rPr>
        <w:t xml:space="preserve"> offer.  P</w:t>
      </w:r>
      <w:r w:rsidRPr="009B18DE">
        <w:rPr>
          <w:rFonts w:ascii="Arial" w:hAnsi="Arial" w:cs="Arial"/>
          <w:bCs/>
          <w:color w:val="262626" w:themeColor="text1" w:themeTint="D9"/>
          <w:sz w:val="22"/>
        </w:rPr>
        <w:t xml:space="preserve">urchase orders claiming these </w:t>
      </w:r>
      <w:r>
        <w:rPr>
          <w:rFonts w:ascii="Arial" w:hAnsi="Arial" w:cs="Arial"/>
          <w:bCs/>
          <w:color w:val="262626" w:themeColor="text1" w:themeTint="D9"/>
          <w:sz w:val="22"/>
        </w:rPr>
        <w:t>Magellan Trade-Up</w:t>
      </w:r>
      <w:r w:rsidRPr="009B18DE">
        <w:rPr>
          <w:rFonts w:ascii="Arial" w:hAnsi="Arial" w:cs="Arial"/>
          <w:bCs/>
          <w:color w:val="262626" w:themeColor="text1" w:themeTint="D9"/>
          <w:sz w:val="22"/>
        </w:rPr>
        <w:t xml:space="preserve"> credits will not be accepted otherwise.  The </w:t>
      </w:r>
      <w:r>
        <w:rPr>
          <w:rFonts w:ascii="Arial" w:hAnsi="Arial" w:cs="Arial"/>
          <w:bCs/>
          <w:color w:val="262626" w:themeColor="text1" w:themeTint="D9"/>
          <w:sz w:val="22"/>
        </w:rPr>
        <w:t xml:space="preserve">types and quantities </w:t>
      </w:r>
      <w:r w:rsidRPr="009B18DE">
        <w:rPr>
          <w:rFonts w:ascii="Arial" w:hAnsi="Arial" w:cs="Arial"/>
          <w:bCs/>
          <w:color w:val="262626" w:themeColor="text1" w:themeTint="D9"/>
          <w:sz w:val="22"/>
        </w:rPr>
        <w:t>ordered must match the entries on this document.</w:t>
      </w:r>
    </w:p>
    <w:p w:rsidR="002A0293" w:rsidRPr="009B18DE" w:rsidRDefault="00C53792" w:rsidP="002A0293">
      <w:pPr>
        <w:rPr>
          <w:rFonts w:ascii="Arial" w:hAnsi="Arial" w:cs="Arial"/>
          <w:bCs/>
          <w:color w:val="262626" w:themeColor="text1" w:themeTint="D9"/>
          <w:sz w:val="22"/>
        </w:rPr>
      </w:pPr>
      <w:r>
        <w:rPr>
          <w:rFonts w:ascii="Arial" w:hAnsi="Arial" w:cs="Arial"/>
          <w:b/>
          <w:bCs/>
          <w:color w:val="3B7E32"/>
          <w:sz w:val="22"/>
        </w:rPr>
        <w:t>Format</w:t>
      </w:r>
      <w:r w:rsidR="009B18DE" w:rsidRPr="009B18DE">
        <w:rPr>
          <w:rFonts w:ascii="Arial" w:hAnsi="Arial" w:cs="Arial"/>
          <w:b/>
          <w:bCs/>
          <w:color w:val="3B7E32"/>
          <w:sz w:val="22"/>
        </w:rPr>
        <w:t>:</w:t>
      </w:r>
      <w:r w:rsidR="009B18DE">
        <w:rPr>
          <w:rFonts w:ascii="Arial" w:hAnsi="Arial" w:cs="Arial"/>
          <w:bCs/>
          <w:color w:val="262626" w:themeColor="text1" w:themeTint="D9"/>
          <w:sz w:val="22"/>
        </w:rPr>
        <w:t xml:space="preserve"> </w:t>
      </w:r>
      <w:r>
        <w:rPr>
          <w:rFonts w:ascii="Arial" w:hAnsi="Arial" w:cs="Arial"/>
          <w:bCs/>
          <w:color w:val="262626" w:themeColor="text1" w:themeTint="D9"/>
          <w:sz w:val="22"/>
        </w:rPr>
        <w:t xml:space="preserve">Submit this form in </w:t>
      </w:r>
      <w:r w:rsidR="00320234">
        <w:rPr>
          <w:rFonts w:ascii="Arial" w:hAnsi="Arial" w:cs="Arial"/>
          <w:bCs/>
          <w:color w:val="262626" w:themeColor="text1" w:themeTint="D9"/>
          <w:sz w:val="22"/>
        </w:rPr>
        <w:t xml:space="preserve">its </w:t>
      </w:r>
      <w:r w:rsidR="0036184C" w:rsidRPr="009B18DE">
        <w:rPr>
          <w:rFonts w:ascii="Arial" w:hAnsi="Arial" w:cs="Arial"/>
          <w:bCs/>
          <w:color w:val="262626" w:themeColor="text1" w:themeTint="D9"/>
          <w:sz w:val="22"/>
        </w:rPr>
        <w:t xml:space="preserve">native </w:t>
      </w:r>
      <w:r w:rsidR="00320234" w:rsidRPr="00320234">
        <w:rPr>
          <w:rFonts w:ascii="Arial" w:hAnsi="Arial" w:cs="Arial"/>
          <w:b/>
          <w:bCs/>
          <w:color w:val="262626" w:themeColor="text1" w:themeTint="D9"/>
          <w:sz w:val="22"/>
        </w:rPr>
        <w:t>.</w:t>
      </w:r>
      <w:proofErr w:type="spellStart"/>
      <w:r w:rsidR="0036184C" w:rsidRPr="00320234">
        <w:rPr>
          <w:rFonts w:ascii="Arial" w:hAnsi="Arial" w:cs="Arial"/>
          <w:b/>
          <w:bCs/>
          <w:color w:val="262626" w:themeColor="text1" w:themeTint="D9"/>
          <w:sz w:val="22"/>
        </w:rPr>
        <w:t>docx</w:t>
      </w:r>
      <w:proofErr w:type="spellEnd"/>
      <w:r w:rsidR="0036184C" w:rsidRPr="009B18DE">
        <w:rPr>
          <w:rFonts w:ascii="Arial" w:hAnsi="Arial" w:cs="Arial"/>
          <w:bCs/>
          <w:color w:val="262626" w:themeColor="text1" w:themeTint="D9"/>
          <w:sz w:val="22"/>
        </w:rPr>
        <w:t xml:space="preserve"> format only</w:t>
      </w:r>
      <w:r w:rsidR="00CE0F2E" w:rsidRPr="009B18DE">
        <w:rPr>
          <w:rFonts w:ascii="Arial" w:hAnsi="Arial" w:cs="Arial"/>
          <w:bCs/>
          <w:color w:val="262626" w:themeColor="text1" w:themeTint="D9"/>
          <w:sz w:val="22"/>
        </w:rPr>
        <w:t>: Scans, PDFs</w:t>
      </w:r>
      <w:r w:rsidR="008870D4">
        <w:rPr>
          <w:rFonts w:ascii="Arial" w:hAnsi="Arial" w:cs="Arial"/>
          <w:bCs/>
          <w:color w:val="262626" w:themeColor="text1" w:themeTint="D9"/>
          <w:sz w:val="22"/>
        </w:rPr>
        <w:t xml:space="preserve">, paper etc. copies not </w:t>
      </w:r>
      <w:r w:rsidR="00CE0F2E" w:rsidRPr="009B18DE">
        <w:rPr>
          <w:rFonts w:ascii="Arial" w:hAnsi="Arial" w:cs="Arial"/>
          <w:bCs/>
          <w:color w:val="262626" w:themeColor="text1" w:themeTint="D9"/>
          <w:sz w:val="22"/>
        </w:rPr>
        <w:t>accepted.</w:t>
      </w:r>
    </w:p>
    <w:p w:rsidR="00A6213E" w:rsidRPr="009B18DE" w:rsidRDefault="0036184C" w:rsidP="00EE4F99">
      <w:pPr>
        <w:spacing w:after="360"/>
        <w:rPr>
          <w:rFonts w:ascii="Arial" w:hAnsi="Arial" w:cs="Arial"/>
          <w:bCs/>
          <w:color w:val="3B7D3D"/>
          <w:sz w:val="22"/>
        </w:rPr>
      </w:pPr>
      <w:r w:rsidRPr="009B18DE">
        <w:rPr>
          <w:rFonts w:ascii="Arial" w:hAnsi="Arial" w:cs="Arial"/>
          <w:b/>
          <w:bCs/>
          <w:color w:val="3B7E32"/>
          <w:sz w:val="22"/>
        </w:rPr>
        <w:t>Expirations:</w:t>
      </w:r>
      <w:r w:rsidRPr="009B18DE">
        <w:rPr>
          <w:rFonts w:ascii="Arial" w:hAnsi="Arial" w:cs="Arial"/>
          <w:bCs/>
          <w:color w:val="262626" w:themeColor="text1" w:themeTint="D9"/>
          <w:sz w:val="22"/>
        </w:rPr>
        <w:t xml:space="preserve"> </w:t>
      </w:r>
      <w:r w:rsidR="008B6883" w:rsidRPr="009B18DE">
        <w:rPr>
          <w:rFonts w:ascii="Arial" w:hAnsi="Arial" w:cs="Arial"/>
          <w:bCs/>
          <w:color w:val="262626" w:themeColor="text1" w:themeTint="D9"/>
          <w:sz w:val="22"/>
        </w:rPr>
        <w:t>Orders</w:t>
      </w:r>
      <w:r w:rsidR="008870D4">
        <w:rPr>
          <w:rFonts w:ascii="Arial" w:hAnsi="Arial" w:cs="Arial"/>
          <w:bCs/>
          <w:color w:val="262626" w:themeColor="text1" w:themeTint="D9"/>
          <w:sz w:val="22"/>
        </w:rPr>
        <w:t xml:space="preserve"> using this program</w:t>
      </w:r>
      <w:r w:rsidR="008B6883" w:rsidRPr="009B18DE">
        <w:rPr>
          <w:rFonts w:ascii="Arial" w:hAnsi="Arial" w:cs="Arial"/>
          <w:bCs/>
          <w:color w:val="262626" w:themeColor="text1" w:themeTint="D9"/>
          <w:sz w:val="22"/>
        </w:rPr>
        <w:t xml:space="preserve"> must be </w:t>
      </w:r>
      <w:r w:rsidR="008B6883" w:rsidRPr="008870D4">
        <w:rPr>
          <w:rFonts w:ascii="Arial" w:hAnsi="Arial" w:cs="Arial"/>
          <w:bCs/>
          <w:color w:val="262626" w:themeColor="text1" w:themeTint="D9"/>
          <w:sz w:val="22"/>
        </w:rPr>
        <w:t>submitted</w:t>
      </w:r>
      <w:r w:rsidR="008B6883" w:rsidRPr="009B18DE">
        <w:rPr>
          <w:rFonts w:ascii="Arial" w:hAnsi="Arial" w:cs="Arial"/>
          <w:bCs/>
          <w:color w:val="262626" w:themeColor="text1" w:themeTint="D9"/>
          <w:sz w:val="22"/>
        </w:rPr>
        <w:t xml:space="preserve"> by </w:t>
      </w:r>
      <w:r w:rsidR="008B6883" w:rsidRPr="009B18DE">
        <w:rPr>
          <w:rFonts w:ascii="Arial" w:hAnsi="Arial" w:cs="Arial"/>
          <w:b/>
          <w:bCs/>
          <w:color w:val="3B7D3D"/>
          <w:sz w:val="22"/>
        </w:rPr>
        <w:t>December 9, 2016</w:t>
      </w:r>
      <w:r w:rsidR="008B6883" w:rsidRPr="009B18DE">
        <w:rPr>
          <w:rFonts w:ascii="Arial" w:hAnsi="Arial" w:cs="Arial"/>
          <w:bCs/>
          <w:sz w:val="22"/>
        </w:rPr>
        <w:t xml:space="preserve"> with shipment </w:t>
      </w:r>
      <w:r w:rsidRPr="009B18DE">
        <w:rPr>
          <w:rFonts w:ascii="Arial" w:hAnsi="Arial" w:cs="Arial"/>
          <w:bCs/>
          <w:sz w:val="22"/>
        </w:rPr>
        <w:t xml:space="preserve">requested </w:t>
      </w:r>
      <w:r w:rsidR="008B6883" w:rsidRPr="009B18DE">
        <w:rPr>
          <w:rFonts w:ascii="Arial" w:hAnsi="Arial" w:cs="Arial"/>
          <w:bCs/>
          <w:sz w:val="22"/>
        </w:rPr>
        <w:t xml:space="preserve">by </w:t>
      </w:r>
      <w:r w:rsidRPr="009B18DE">
        <w:rPr>
          <w:rFonts w:ascii="Arial" w:hAnsi="Arial" w:cs="Arial"/>
          <w:b/>
          <w:bCs/>
          <w:color w:val="3B7D3D"/>
          <w:sz w:val="22"/>
        </w:rPr>
        <w:t>December </w:t>
      </w:r>
      <w:r w:rsidR="006F389E" w:rsidRPr="009B18DE">
        <w:rPr>
          <w:rFonts w:ascii="Arial" w:hAnsi="Arial" w:cs="Arial"/>
          <w:b/>
          <w:bCs/>
          <w:color w:val="3B7D3D"/>
          <w:sz w:val="22"/>
        </w:rPr>
        <w:t>3</w:t>
      </w:r>
      <w:r w:rsidR="00D0602B" w:rsidRPr="009B18DE">
        <w:rPr>
          <w:rFonts w:ascii="Arial" w:hAnsi="Arial" w:cs="Arial"/>
          <w:b/>
          <w:bCs/>
          <w:color w:val="3B7D3D"/>
          <w:sz w:val="22"/>
        </w:rPr>
        <w:t>1</w:t>
      </w:r>
      <w:r w:rsidR="00C44BB6" w:rsidRPr="009B18DE">
        <w:rPr>
          <w:rFonts w:ascii="Arial" w:hAnsi="Arial" w:cs="Arial"/>
          <w:b/>
          <w:bCs/>
          <w:color w:val="3B7D3D"/>
          <w:sz w:val="22"/>
        </w:rPr>
        <w:t>,</w:t>
      </w:r>
      <w:r w:rsidR="009B18DE">
        <w:rPr>
          <w:rFonts w:ascii="Arial" w:hAnsi="Arial" w:cs="Arial"/>
          <w:b/>
          <w:bCs/>
          <w:color w:val="3B7D3D"/>
          <w:sz w:val="22"/>
        </w:rPr>
        <w:t> </w:t>
      </w:r>
      <w:r w:rsidR="00C44BB6" w:rsidRPr="009B18DE">
        <w:rPr>
          <w:rFonts w:ascii="Arial" w:hAnsi="Arial" w:cs="Arial"/>
          <w:b/>
          <w:bCs/>
          <w:color w:val="3B7D3D"/>
          <w:sz w:val="22"/>
        </w:rPr>
        <w:t>201</w:t>
      </w:r>
      <w:r w:rsidR="008B6883" w:rsidRPr="009B18DE">
        <w:rPr>
          <w:rFonts w:ascii="Arial" w:hAnsi="Arial" w:cs="Arial"/>
          <w:b/>
          <w:bCs/>
          <w:color w:val="3B7D3D"/>
          <w:sz w:val="22"/>
        </w:rPr>
        <w:t>6</w:t>
      </w:r>
      <w:r w:rsidR="00C44BB6" w:rsidRPr="009B18DE">
        <w:rPr>
          <w:rFonts w:ascii="Arial" w:hAnsi="Arial" w:cs="Arial"/>
          <w:bCs/>
          <w:color w:val="3B7D3D"/>
          <w:sz w:val="22"/>
        </w:rPr>
        <w:t>.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3708"/>
        <w:gridCol w:w="7020"/>
      </w:tblGrid>
      <w:tr w:rsidR="00E65A19" w:rsidRPr="007D2441" w:rsidTr="00E827A1">
        <w:tc>
          <w:tcPr>
            <w:tcW w:w="3708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</w:tcBorders>
            <w:shd w:val="clear" w:color="auto" w:fill="auto"/>
            <w:vAlign w:val="center"/>
          </w:tcPr>
          <w:p w:rsidR="00E65A19" w:rsidRPr="00DB12FA" w:rsidRDefault="00E65A19" w:rsidP="006F389E">
            <w:pPr>
              <w:spacing w:before="80" w:after="80"/>
              <w:jc w:val="right"/>
              <w:rPr>
                <w:rFonts w:ascii="Arial" w:hAnsi="Arial" w:cs="Arial"/>
                <w:b/>
                <w:bCs/>
                <w:color w:val="404040" w:themeColor="text1" w:themeTint="BF"/>
              </w:rPr>
            </w:pPr>
            <w:r w:rsidRPr="00DB12FA">
              <w:rPr>
                <w:rFonts w:ascii="Arial" w:hAnsi="Arial" w:cs="Arial"/>
                <w:b/>
                <w:bCs/>
                <w:color w:val="404040" w:themeColor="text1" w:themeTint="BF"/>
              </w:rPr>
              <w:t>Channel Partner Name:</w:t>
            </w:r>
          </w:p>
        </w:tc>
        <w:sdt>
          <w:sdtPr>
            <w:rPr>
              <w:rFonts w:ascii="Arial" w:hAnsi="Arial" w:cs="Arial"/>
              <w:b/>
              <w:bCs/>
              <w:sz w:val="20"/>
              <w:szCs w:val="18"/>
            </w:rPr>
            <w:alias w:val="Enter your Channel Partner/Dealership Name Here"/>
            <w:tag w:val="Enter your Channel Partner/Dealership Name Here"/>
            <w:id w:val="848765342"/>
            <w:lock w:val="sdtLocked"/>
            <w:placeholder>
              <w:docPart w:val="45F42E30A43F4BE8AAD221AE1B648A4A"/>
            </w:placeholder>
            <w:showingPlcHdr/>
          </w:sdtPr>
          <w:sdtEndPr/>
          <w:sdtContent>
            <w:tc>
              <w:tcPr>
                <w:tcW w:w="7020" w:type="dxa"/>
                <w:tcBorders>
                  <w:top w:val="single" w:sz="12" w:space="0" w:color="808080" w:themeColor="background1" w:themeShade="80"/>
                  <w:right w:val="single" w:sz="12" w:space="0" w:color="808080" w:themeColor="background1" w:themeShade="80"/>
                </w:tcBorders>
                <w:shd w:val="clear" w:color="auto" w:fill="auto"/>
                <w:vAlign w:val="center"/>
              </w:tcPr>
              <w:p w:rsidR="00E65A19" w:rsidRPr="00AC7752" w:rsidRDefault="00E65A19" w:rsidP="00C65E11">
                <w:pPr>
                  <w:spacing w:before="80" w:after="80"/>
                  <w:rPr>
                    <w:rFonts w:ascii="Arial" w:hAnsi="Arial" w:cs="Arial"/>
                    <w:b/>
                    <w:bCs/>
                    <w:sz w:val="20"/>
                    <w:szCs w:val="18"/>
                  </w:rPr>
                </w:pPr>
                <w:r w:rsidRPr="00AC7752">
                  <w:rPr>
                    <w:rStyle w:val="PlaceholderText"/>
                    <w:rFonts w:ascii="Arial" w:hAnsi="Arial" w:cs="Arial"/>
                    <w:color w:val="3B7E32"/>
                    <w:sz w:val="22"/>
                  </w:rPr>
                  <w:t xml:space="preserve">Click here to enter </w:t>
                </w:r>
                <w:r w:rsidR="00C65E11" w:rsidRPr="00AC7752">
                  <w:rPr>
                    <w:rStyle w:val="PlaceholderText"/>
                    <w:rFonts w:ascii="Arial" w:hAnsi="Arial" w:cs="Arial"/>
                    <w:color w:val="3B7E32"/>
                    <w:sz w:val="22"/>
                  </w:rPr>
                  <w:t>your Channel Partner Name</w:t>
                </w:r>
              </w:p>
            </w:tc>
          </w:sdtContent>
        </w:sdt>
      </w:tr>
      <w:tr w:rsidR="00E65A19" w:rsidRPr="007D2441" w:rsidTr="00E827A1">
        <w:tc>
          <w:tcPr>
            <w:tcW w:w="3708" w:type="dxa"/>
            <w:tcBorders>
              <w:top w:val="single" w:sz="4" w:space="0" w:color="999999"/>
              <w:left w:val="single" w:sz="12" w:space="0" w:color="808080" w:themeColor="background1" w:themeShade="80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E65A19" w:rsidRPr="00DB12FA" w:rsidRDefault="0045055C" w:rsidP="0045055C">
            <w:pPr>
              <w:spacing w:before="80" w:after="80"/>
              <w:jc w:val="right"/>
              <w:rPr>
                <w:rFonts w:ascii="Arial" w:hAnsi="Arial" w:cs="Arial"/>
                <w:b/>
                <w:bCs/>
                <w:color w:val="404040" w:themeColor="text1" w:themeTint="BF"/>
              </w:rPr>
            </w:pPr>
            <w:r w:rsidRPr="00DB12FA">
              <w:rPr>
                <w:rFonts w:ascii="Arial" w:hAnsi="Arial" w:cs="Arial"/>
                <w:b/>
                <w:bCs/>
                <w:color w:val="404040" w:themeColor="text1" w:themeTint="BF"/>
              </w:rPr>
              <w:t xml:space="preserve">Channel Partner ID </w:t>
            </w:r>
            <w:r w:rsidR="00E65A19" w:rsidRPr="00DB12FA">
              <w:rPr>
                <w:rFonts w:ascii="Arial" w:hAnsi="Arial" w:cs="Arial"/>
                <w:b/>
                <w:bCs/>
                <w:color w:val="404040" w:themeColor="text1" w:themeTint="BF"/>
              </w:rPr>
              <w:t>Number:</w:t>
            </w:r>
          </w:p>
        </w:tc>
        <w:sdt>
          <w:sdtPr>
            <w:rPr>
              <w:rFonts w:ascii="Arial" w:hAnsi="Arial" w:cs="Arial"/>
              <w:b/>
              <w:bCs/>
              <w:sz w:val="20"/>
              <w:szCs w:val="18"/>
            </w:rPr>
            <w:alias w:val="Enter your NCR Master ID Here"/>
            <w:tag w:val="Enter your Channel Partner/Dealership Name Here"/>
            <w:id w:val="1349065290"/>
            <w:placeholder>
              <w:docPart w:val="50AA7E5C9AA949E6A30DBC8E5E4AE7D5"/>
            </w:placeholder>
            <w:showingPlcHdr/>
          </w:sdtPr>
          <w:sdtEndPr/>
          <w:sdtContent>
            <w:tc>
              <w:tcPr>
                <w:tcW w:w="7020" w:type="dxa"/>
                <w:tcBorders>
                  <w:top w:val="single" w:sz="4" w:space="0" w:color="999999"/>
                  <w:left w:val="single" w:sz="4" w:space="0" w:color="999999"/>
                  <w:bottom w:val="single" w:sz="4" w:space="0" w:color="999999"/>
                  <w:right w:val="single" w:sz="12" w:space="0" w:color="808080" w:themeColor="background1" w:themeShade="80"/>
                </w:tcBorders>
                <w:shd w:val="clear" w:color="auto" w:fill="auto"/>
                <w:vAlign w:val="center"/>
              </w:tcPr>
              <w:p w:rsidR="00E65A19" w:rsidRPr="00AC7752" w:rsidRDefault="00E65A19" w:rsidP="00C65E11">
                <w:pPr>
                  <w:spacing w:before="80" w:after="80"/>
                  <w:rPr>
                    <w:rFonts w:ascii="Arial" w:hAnsi="Arial" w:cs="Arial"/>
                    <w:b/>
                    <w:bCs/>
                    <w:sz w:val="20"/>
                    <w:szCs w:val="18"/>
                  </w:rPr>
                </w:pPr>
                <w:r w:rsidRPr="00AC7752">
                  <w:rPr>
                    <w:rStyle w:val="PlaceholderText"/>
                    <w:rFonts w:ascii="Arial" w:hAnsi="Arial" w:cs="Arial"/>
                    <w:color w:val="3B7E32"/>
                    <w:sz w:val="22"/>
                  </w:rPr>
                  <w:t xml:space="preserve">Click here to enter </w:t>
                </w:r>
                <w:r w:rsidR="00C65E11" w:rsidRPr="00AC7752">
                  <w:rPr>
                    <w:rStyle w:val="PlaceholderText"/>
                    <w:rFonts w:ascii="Arial" w:hAnsi="Arial" w:cs="Arial"/>
                    <w:color w:val="3B7E32"/>
                    <w:sz w:val="22"/>
                  </w:rPr>
                  <w:t>your Channel Partner NCR ID Number</w:t>
                </w:r>
              </w:p>
            </w:tc>
          </w:sdtContent>
        </w:sdt>
      </w:tr>
      <w:tr w:rsidR="00E65A19" w:rsidRPr="007D2441" w:rsidTr="00E827A1">
        <w:tc>
          <w:tcPr>
            <w:tcW w:w="3708" w:type="dxa"/>
            <w:tcBorders>
              <w:left w:val="single" w:sz="12" w:space="0" w:color="808080" w:themeColor="background1" w:themeShade="80"/>
            </w:tcBorders>
            <w:shd w:val="clear" w:color="auto" w:fill="auto"/>
            <w:vAlign w:val="center"/>
          </w:tcPr>
          <w:p w:rsidR="00E65A19" w:rsidRPr="00DB12FA" w:rsidRDefault="00E65A19" w:rsidP="006F389E">
            <w:pPr>
              <w:spacing w:before="80" w:after="80"/>
              <w:jc w:val="right"/>
              <w:rPr>
                <w:rFonts w:ascii="Arial" w:hAnsi="Arial" w:cs="Arial"/>
                <w:b/>
                <w:bCs/>
                <w:color w:val="404040" w:themeColor="text1" w:themeTint="BF"/>
              </w:rPr>
            </w:pPr>
            <w:r w:rsidRPr="00DB12FA">
              <w:rPr>
                <w:rFonts w:ascii="Arial" w:hAnsi="Arial" w:cs="Arial"/>
                <w:b/>
                <w:bCs/>
                <w:color w:val="404040" w:themeColor="text1" w:themeTint="BF"/>
              </w:rPr>
              <w:t>P.O. Number</w:t>
            </w:r>
            <w:r w:rsidR="00C32DF5">
              <w:rPr>
                <w:rFonts w:ascii="Arial" w:hAnsi="Arial" w:cs="Arial"/>
                <w:b/>
                <w:bCs/>
                <w:color w:val="404040" w:themeColor="text1" w:themeTint="BF"/>
              </w:rPr>
              <w:t xml:space="preserve"> for this Order</w:t>
            </w:r>
            <w:r w:rsidRPr="00DB12FA">
              <w:rPr>
                <w:rFonts w:ascii="Arial" w:hAnsi="Arial" w:cs="Arial"/>
                <w:b/>
                <w:bCs/>
                <w:color w:val="404040" w:themeColor="text1" w:themeTint="BF"/>
              </w:rPr>
              <w:t>:</w:t>
            </w:r>
          </w:p>
        </w:tc>
        <w:sdt>
          <w:sdtPr>
            <w:rPr>
              <w:rFonts w:ascii="Arial" w:hAnsi="Arial" w:cs="Arial"/>
              <w:b/>
              <w:bCs/>
              <w:sz w:val="20"/>
              <w:szCs w:val="18"/>
            </w:rPr>
            <w:alias w:val="Enter Your Purchase Order Number Here"/>
            <w:tag w:val="Enter your Channel Partner/Dealership Name Here"/>
            <w:id w:val="1454365518"/>
            <w:placeholder>
              <w:docPart w:val="8D38A387CE254D948825A287BE964A02"/>
            </w:placeholder>
            <w:showingPlcHdr/>
          </w:sdtPr>
          <w:sdtEndPr/>
          <w:sdtContent>
            <w:tc>
              <w:tcPr>
                <w:tcW w:w="7020" w:type="dxa"/>
                <w:tcBorders>
                  <w:right w:val="single" w:sz="12" w:space="0" w:color="808080" w:themeColor="background1" w:themeShade="80"/>
                </w:tcBorders>
                <w:shd w:val="clear" w:color="auto" w:fill="auto"/>
                <w:vAlign w:val="center"/>
              </w:tcPr>
              <w:p w:rsidR="00E65A19" w:rsidRPr="00AC7752" w:rsidRDefault="00E65A19" w:rsidP="00C65E11">
                <w:pPr>
                  <w:spacing w:before="80" w:after="80"/>
                  <w:rPr>
                    <w:rFonts w:ascii="Arial" w:hAnsi="Arial" w:cs="Arial"/>
                    <w:b/>
                    <w:bCs/>
                    <w:sz w:val="20"/>
                    <w:szCs w:val="18"/>
                  </w:rPr>
                </w:pPr>
                <w:r w:rsidRPr="00AC7752">
                  <w:rPr>
                    <w:rStyle w:val="PlaceholderText"/>
                    <w:rFonts w:ascii="Arial" w:hAnsi="Arial" w:cs="Arial"/>
                    <w:color w:val="3B7E32"/>
                    <w:sz w:val="22"/>
                  </w:rPr>
                  <w:t>Click here to enter</w:t>
                </w:r>
                <w:r w:rsidR="00C65E11" w:rsidRPr="00AC7752">
                  <w:rPr>
                    <w:rStyle w:val="PlaceholderText"/>
                    <w:rFonts w:ascii="Arial" w:hAnsi="Arial" w:cs="Arial"/>
                    <w:color w:val="3B7E32"/>
                    <w:sz w:val="22"/>
                  </w:rPr>
                  <w:t xml:space="preserve"> your P.O. number for this order</w:t>
                </w:r>
              </w:p>
            </w:tc>
          </w:sdtContent>
        </w:sdt>
      </w:tr>
      <w:tr w:rsidR="00D57C5F" w:rsidRPr="007D2441" w:rsidTr="00E827A1">
        <w:tc>
          <w:tcPr>
            <w:tcW w:w="3708" w:type="dxa"/>
            <w:tcBorders>
              <w:top w:val="single" w:sz="4" w:space="0" w:color="999999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4" w:space="0" w:color="999999"/>
            </w:tcBorders>
            <w:shd w:val="clear" w:color="auto" w:fill="auto"/>
            <w:vAlign w:val="center"/>
          </w:tcPr>
          <w:p w:rsidR="00D57C5F" w:rsidRPr="00DB12FA" w:rsidRDefault="00D57C5F" w:rsidP="006F389E">
            <w:pPr>
              <w:spacing w:before="80" w:after="80"/>
              <w:jc w:val="right"/>
              <w:rPr>
                <w:rFonts w:ascii="Arial" w:hAnsi="Arial" w:cs="Arial"/>
                <w:b/>
                <w:bCs/>
                <w:color w:val="404040" w:themeColor="text1" w:themeTint="BF"/>
              </w:rPr>
            </w:pPr>
            <w:r w:rsidRPr="00DB12FA">
              <w:rPr>
                <w:rFonts w:ascii="Arial" w:hAnsi="Arial" w:cs="Arial"/>
                <w:b/>
                <w:bCs/>
                <w:color w:val="404040" w:themeColor="text1" w:themeTint="BF"/>
              </w:rPr>
              <w:t>Date</w:t>
            </w:r>
            <w:r w:rsidR="00C32DF5">
              <w:rPr>
                <w:rFonts w:ascii="Arial" w:hAnsi="Arial" w:cs="Arial"/>
                <w:b/>
                <w:bCs/>
                <w:color w:val="404040" w:themeColor="text1" w:themeTint="BF"/>
              </w:rPr>
              <w:t xml:space="preserve"> of this Order</w:t>
            </w:r>
            <w:r w:rsidRPr="00DB12FA">
              <w:rPr>
                <w:rFonts w:ascii="Arial" w:hAnsi="Arial" w:cs="Arial"/>
                <w:b/>
                <w:bCs/>
                <w:color w:val="404040" w:themeColor="text1" w:themeTint="BF"/>
              </w:rPr>
              <w:t>:</w:t>
            </w:r>
          </w:p>
        </w:tc>
        <w:sdt>
          <w:sdtPr>
            <w:rPr>
              <w:rFonts w:ascii="Arial" w:hAnsi="Arial" w:cs="Arial"/>
              <w:b/>
              <w:bCs/>
              <w:sz w:val="20"/>
              <w:szCs w:val="18"/>
            </w:rPr>
            <w:alias w:val="Enter the Purchase Order Date here"/>
            <w:tag w:val="Enter your Channel Partner/Dealership Name Here"/>
            <w:id w:val="424547020"/>
            <w:placeholder>
              <w:docPart w:val="A25EF0DDFEFF4AA3B92FB78025BEA8FE"/>
            </w:placeholder>
            <w:showingPlcHdr/>
          </w:sdtPr>
          <w:sdtEndPr/>
          <w:sdtContent>
            <w:tc>
              <w:tcPr>
                <w:tcW w:w="7020" w:type="dxa"/>
                <w:tcBorders>
                  <w:top w:val="single" w:sz="4" w:space="0" w:color="999999"/>
                  <w:left w:val="single" w:sz="4" w:space="0" w:color="999999"/>
                  <w:bottom w:val="single" w:sz="12" w:space="0" w:color="808080" w:themeColor="background1" w:themeShade="80"/>
                  <w:right w:val="single" w:sz="12" w:space="0" w:color="808080" w:themeColor="background1" w:themeShade="80"/>
                </w:tcBorders>
                <w:shd w:val="clear" w:color="auto" w:fill="auto"/>
                <w:vAlign w:val="center"/>
              </w:tcPr>
              <w:p w:rsidR="00D57C5F" w:rsidRPr="00AC7752" w:rsidRDefault="0045055C" w:rsidP="001B496E">
                <w:pPr>
                  <w:spacing w:before="80" w:after="80"/>
                  <w:rPr>
                    <w:rFonts w:ascii="Arial" w:hAnsi="Arial" w:cs="Arial"/>
                    <w:b/>
                    <w:bCs/>
                    <w:sz w:val="20"/>
                    <w:szCs w:val="18"/>
                  </w:rPr>
                </w:pPr>
                <w:r w:rsidRPr="00AC7752">
                  <w:rPr>
                    <w:rStyle w:val="PlaceholderText"/>
                    <w:rFonts w:ascii="Arial" w:hAnsi="Arial" w:cs="Arial"/>
                    <w:color w:val="3B7E32"/>
                    <w:sz w:val="22"/>
                  </w:rPr>
                  <w:t>Click here to enter</w:t>
                </w:r>
                <w:r w:rsidR="00C65E11" w:rsidRPr="00AC7752">
                  <w:rPr>
                    <w:rStyle w:val="PlaceholderText"/>
                    <w:rFonts w:ascii="Arial" w:hAnsi="Arial" w:cs="Arial"/>
                    <w:color w:val="3B7E32"/>
                    <w:sz w:val="22"/>
                  </w:rPr>
                  <w:t xml:space="preserve"> the date of this</w:t>
                </w:r>
                <w:r w:rsidR="001B496E" w:rsidRPr="00AC7752">
                  <w:rPr>
                    <w:rStyle w:val="PlaceholderText"/>
                    <w:rFonts w:ascii="Arial" w:hAnsi="Arial" w:cs="Arial"/>
                    <w:color w:val="3B7E32"/>
                    <w:sz w:val="22"/>
                  </w:rPr>
                  <w:t xml:space="preserve"> </w:t>
                </w:r>
                <w:r w:rsidR="00C65E11" w:rsidRPr="00AC7752">
                  <w:rPr>
                    <w:rStyle w:val="PlaceholderText"/>
                    <w:rFonts w:ascii="Arial" w:hAnsi="Arial" w:cs="Arial"/>
                    <w:color w:val="3B7E32"/>
                    <w:sz w:val="22"/>
                  </w:rPr>
                  <w:t>P.O.</w:t>
                </w:r>
              </w:p>
            </w:tc>
          </w:sdtContent>
        </w:sdt>
      </w:tr>
    </w:tbl>
    <w:p w:rsidR="00E827A1" w:rsidRDefault="00E827A1" w:rsidP="00AC7752">
      <w:pPr>
        <w:spacing w:after="0"/>
      </w:pP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3708"/>
        <w:gridCol w:w="900"/>
        <w:gridCol w:w="6120"/>
      </w:tblGrid>
      <w:tr w:rsidR="00DB12FA" w:rsidRPr="00AC7752" w:rsidTr="006568C9">
        <w:tc>
          <w:tcPr>
            <w:tcW w:w="10728" w:type="dxa"/>
            <w:gridSpan w:val="3"/>
            <w:tcBorders>
              <w:top w:val="nil"/>
              <w:left w:val="nil"/>
              <w:bottom w:val="thinThickThinSmallGap" w:sz="18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:rsidR="00D57C5F" w:rsidRPr="00AC7752" w:rsidRDefault="00D57C5F" w:rsidP="00D57C5F">
            <w:pPr>
              <w:spacing w:before="80" w:after="80"/>
              <w:jc w:val="center"/>
              <w:rPr>
                <w:rFonts w:ascii="Arial" w:hAnsi="Arial" w:cs="Arial"/>
                <w:b/>
                <w:bCs/>
                <w:color w:val="3B7E32"/>
                <w:sz w:val="28"/>
              </w:rPr>
            </w:pPr>
            <w:r w:rsidRPr="00AC7752">
              <w:rPr>
                <w:rFonts w:ascii="Arial" w:hAnsi="Arial" w:cs="Arial"/>
                <w:b/>
                <w:bCs/>
                <w:color w:val="3B7E32"/>
                <w:sz w:val="28"/>
              </w:rPr>
              <w:t xml:space="preserve">End-User </w:t>
            </w:r>
            <w:r w:rsidR="009B18DE">
              <w:rPr>
                <w:rFonts w:ascii="Arial" w:hAnsi="Arial" w:cs="Arial"/>
                <w:b/>
                <w:bCs/>
                <w:color w:val="3B7E32"/>
                <w:sz w:val="28"/>
              </w:rPr>
              <w:t xml:space="preserve">and Replacement </w:t>
            </w:r>
            <w:r w:rsidRPr="00AC7752">
              <w:rPr>
                <w:rFonts w:ascii="Arial" w:hAnsi="Arial" w:cs="Arial"/>
                <w:b/>
                <w:bCs/>
                <w:color w:val="3B7E32"/>
                <w:sz w:val="28"/>
              </w:rPr>
              <w:t>Information for This Order</w:t>
            </w:r>
          </w:p>
        </w:tc>
      </w:tr>
      <w:tr w:rsidR="00E65A19" w:rsidRPr="007D2441" w:rsidTr="006568C9">
        <w:trPr>
          <w:trHeight w:val="412"/>
        </w:trPr>
        <w:tc>
          <w:tcPr>
            <w:tcW w:w="3708" w:type="dxa"/>
            <w:tcBorders>
              <w:top w:val="thinThickThinSmallGap" w:sz="18" w:space="0" w:color="808080" w:themeColor="background1" w:themeShade="80"/>
              <w:left w:val="single" w:sz="8" w:space="0" w:color="808080" w:themeColor="background1" w:themeShade="80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E65A19" w:rsidRPr="00DB12FA" w:rsidRDefault="00D57C5F" w:rsidP="00B71353">
            <w:pPr>
              <w:spacing w:before="80" w:after="80"/>
              <w:jc w:val="right"/>
              <w:rPr>
                <w:rFonts w:ascii="Arial" w:hAnsi="Arial" w:cs="Arial"/>
                <w:b/>
                <w:bCs/>
                <w:color w:val="404040" w:themeColor="text1" w:themeTint="BF"/>
              </w:rPr>
            </w:pPr>
            <w:r w:rsidRPr="00DB12FA">
              <w:rPr>
                <w:rFonts w:ascii="Arial" w:hAnsi="Arial" w:cs="Arial"/>
                <w:b/>
                <w:bCs/>
                <w:color w:val="404040" w:themeColor="text1" w:themeTint="BF"/>
              </w:rPr>
              <w:t xml:space="preserve">End-User </w:t>
            </w:r>
            <w:r w:rsidRPr="009B18DE">
              <w:rPr>
                <w:rFonts w:ascii="Arial" w:hAnsi="Arial" w:cs="Arial"/>
                <w:b/>
                <w:bCs/>
                <w:color w:val="3B7E32"/>
                <w:sz w:val="28"/>
              </w:rPr>
              <w:t>#1</w:t>
            </w:r>
            <w:r w:rsidRPr="00DB12FA">
              <w:rPr>
                <w:rFonts w:ascii="Arial" w:hAnsi="Arial" w:cs="Arial"/>
                <w:b/>
                <w:bCs/>
                <w:color w:val="404040" w:themeColor="text1" w:themeTint="BF"/>
              </w:rPr>
              <w:t xml:space="preserve"> Name:</w:t>
            </w: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alias w:val="Enter the customer's name here"/>
            <w:tag w:val="Enter your Channel Partner/Dealership Name Here"/>
            <w:id w:val="-1424953938"/>
            <w:lock w:val="sdtLocked"/>
            <w:placeholder>
              <w:docPart w:val="73E4404EA02E406C9B33E72D451465D3"/>
            </w:placeholder>
            <w:showingPlcHdr/>
          </w:sdtPr>
          <w:sdtEndPr/>
          <w:sdtContent>
            <w:tc>
              <w:tcPr>
                <w:tcW w:w="7020" w:type="dxa"/>
                <w:gridSpan w:val="2"/>
                <w:tcBorders>
                  <w:top w:val="thinThickThinSmallGap" w:sz="18" w:space="0" w:color="808080" w:themeColor="background1" w:themeShade="80"/>
                  <w:left w:val="single" w:sz="4" w:space="0" w:color="999999"/>
                  <w:bottom w:val="single" w:sz="4" w:space="0" w:color="999999"/>
                  <w:right w:val="single" w:sz="8" w:space="0" w:color="808080" w:themeColor="background1" w:themeShade="80"/>
                </w:tcBorders>
                <w:shd w:val="clear" w:color="auto" w:fill="auto"/>
                <w:vAlign w:val="center"/>
              </w:tcPr>
              <w:p w:rsidR="00E65A19" w:rsidRPr="004F7759" w:rsidRDefault="00D57C5F" w:rsidP="001B496E">
                <w:pPr>
                  <w:spacing w:before="80" w:after="80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4E4647">
                  <w:rPr>
                    <w:rStyle w:val="PlaceholderText"/>
                    <w:rFonts w:ascii="Arial" w:hAnsi="Arial" w:cs="Arial"/>
                    <w:color w:val="3B7E32"/>
                    <w:sz w:val="20"/>
                  </w:rPr>
                  <w:t xml:space="preserve">Click here to enter </w:t>
                </w:r>
                <w:r w:rsidR="003D6119" w:rsidRPr="004E4647">
                  <w:rPr>
                    <w:rStyle w:val="PlaceholderText"/>
                    <w:rFonts w:ascii="Arial" w:hAnsi="Arial" w:cs="Arial"/>
                    <w:color w:val="3B7E32"/>
                    <w:sz w:val="20"/>
                  </w:rPr>
                  <w:t>the name of the end-user/</w:t>
                </w:r>
                <w:r w:rsidR="00C65E11" w:rsidRPr="004E4647">
                  <w:rPr>
                    <w:rStyle w:val="PlaceholderText"/>
                    <w:rFonts w:ascii="Arial" w:hAnsi="Arial" w:cs="Arial"/>
                    <w:color w:val="3B7E32"/>
                    <w:sz w:val="20"/>
                  </w:rPr>
                  <w:t>customer</w:t>
                </w:r>
                <w:r w:rsidR="003D6119" w:rsidRPr="004E4647">
                  <w:rPr>
                    <w:rStyle w:val="PlaceholderText"/>
                    <w:rFonts w:ascii="Arial" w:hAnsi="Arial" w:cs="Arial"/>
                    <w:color w:val="3B7E32"/>
                    <w:sz w:val="20"/>
                  </w:rPr>
                  <w:t xml:space="preserve"> for these units</w:t>
                </w:r>
              </w:p>
            </w:tc>
          </w:sdtContent>
        </w:sdt>
      </w:tr>
      <w:tr w:rsidR="00E827A1" w:rsidRPr="007D2441" w:rsidTr="004E4647">
        <w:trPr>
          <w:trHeight w:val="448"/>
        </w:trPr>
        <w:tc>
          <w:tcPr>
            <w:tcW w:w="3708" w:type="dxa"/>
            <w:vMerge w:val="restart"/>
            <w:tcBorders>
              <w:top w:val="single" w:sz="4" w:space="0" w:color="999999"/>
              <w:left w:val="single" w:sz="8" w:space="0" w:color="808080" w:themeColor="background1" w:themeShade="80"/>
              <w:right w:val="single" w:sz="4" w:space="0" w:color="999999"/>
            </w:tcBorders>
            <w:shd w:val="clear" w:color="auto" w:fill="auto"/>
            <w:vAlign w:val="center"/>
          </w:tcPr>
          <w:p w:rsidR="00E827A1" w:rsidRPr="00DB12FA" w:rsidRDefault="00AF0682" w:rsidP="00AA584C">
            <w:pPr>
              <w:spacing w:before="80" w:after="80"/>
              <w:jc w:val="right"/>
              <w:rPr>
                <w:rFonts w:ascii="Arial" w:hAnsi="Arial" w:cs="Arial"/>
                <w:b/>
                <w:bCs/>
                <w:color w:val="404040" w:themeColor="text1" w:themeTint="BF"/>
              </w:rPr>
            </w:pPr>
            <w:r>
              <w:rPr>
                <w:rFonts w:ascii="Arial" w:hAnsi="Arial" w:cs="Arial"/>
                <w:b/>
                <w:bCs/>
                <w:color w:val="404040" w:themeColor="text1" w:themeTint="BF"/>
              </w:rPr>
              <w:t xml:space="preserve">Scanner/Scale </w:t>
            </w:r>
            <w:r w:rsidR="00E827A1" w:rsidRPr="00DB12FA">
              <w:rPr>
                <w:rFonts w:ascii="Arial" w:hAnsi="Arial" w:cs="Arial"/>
                <w:b/>
                <w:bCs/>
                <w:color w:val="404040" w:themeColor="text1" w:themeTint="BF"/>
              </w:rPr>
              <w:t>QTY</w:t>
            </w:r>
            <w:r w:rsidR="00AA584C">
              <w:rPr>
                <w:rFonts w:ascii="Arial" w:hAnsi="Arial" w:cs="Arial"/>
                <w:b/>
                <w:bCs/>
                <w:color w:val="404040" w:themeColor="text1" w:themeTint="BF"/>
              </w:rPr>
              <w:t xml:space="preserve"> a</w:t>
            </w:r>
            <w:r w:rsidR="00E827A1" w:rsidRPr="00DB12FA">
              <w:rPr>
                <w:rFonts w:ascii="Arial" w:hAnsi="Arial" w:cs="Arial"/>
                <w:b/>
                <w:bCs/>
                <w:color w:val="404040" w:themeColor="text1" w:themeTint="BF"/>
              </w:rPr>
              <w:t xml:space="preserve">nd Type </w:t>
            </w:r>
            <w:r w:rsidR="00AA584C">
              <w:rPr>
                <w:rFonts w:ascii="Arial" w:hAnsi="Arial" w:cs="Arial"/>
                <w:b/>
                <w:bCs/>
                <w:color w:val="404040" w:themeColor="text1" w:themeTint="BF"/>
              </w:rPr>
              <w:t>information for t</w:t>
            </w:r>
            <w:r w:rsidR="00E827A1">
              <w:rPr>
                <w:rFonts w:ascii="Arial" w:hAnsi="Arial" w:cs="Arial"/>
                <w:b/>
                <w:bCs/>
                <w:color w:val="404040" w:themeColor="text1" w:themeTint="BF"/>
              </w:rPr>
              <w:t>his User</w:t>
            </w:r>
            <w:r w:rsidR="00E827A1" w:rsidRPr="00DB12FA">
              <w:rPr>
                <w:rFonts w:ascii="Arial" w:hAnsi="Arial" w:cs="Arial"/>
                <w:b/>
                <w:bCs/>
                <w:color w:val="404040" w:themeColor="text1" w:themeTint="BF"/>
              </w:rPr>
              <w:t>:</w:t>
            </w: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alias w:val="QTY of this type of scanners being replaced at this customer"/>
            <w:tag w:val="QTY"/>
            <w:id w:val="-292980174"/>
            <w:lock w:val="sdtLocked"/>
            <w:placeholder>
              <w:docPart w:val="AA1C658DC8ED4C59BEFE6317EA104EEF"/>
            </w:placeholder>
            <w:showingPlcHdr/>
          </w:sdtPr>
          <w:sdtEndPr/>
          <w:sdtContent>
            <w:tc>
              <w:tcPr>
                <w:tcW w:w="900" w:type="dxa"/>
                <w:tcBorders>
                  <w:top w:val="single" w:sz="4" w:space="0" w:color="999999"/>
                  <w:left w:val="single" w:sz="4" w:space="0" w:color="999999"/>
                  <w:bottom w:val="single" w:sz="4" w:space="0" w:color="999999"/>
                  <w:right w:val="single" w:sz="4" w:space="0" w:color="999999"/>
                </w:tcBorders>
                <w:shd w:val="clear" w:color="auto" w:fill="auto"/>
                <w:vAlign w:val="center"/>
              </w:tcPr>
              <w:p w:rsidR="00E827A1" w:rsidRPr="004F7759" w:rsidRDefault="00E827A1" w:rsidP="004E4647">
                <w:pPr>
                  <w:spacing w:before="80" w:after="8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1B496E">
                  <w:rPr>
                    <w:rStyle w:val="PlaceholderText"/>
                    <w:rFonts w:ascii="Arial" w:hAnsi="Arial" w:cs="Arial"/>
                    <w:color w:val="3B7E32"/>
                    <w:sz w:val="20"/>
                  </w:rPr>
                  <w:t>QTY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alias w:val="NCR Part Number (PIN/PID) Ordered for this User's Replacements"/>
            <w:tag w:val="NCR Part Number (PIN/PID) Ordered for this User's Replacements"/>
            <w:id w:val="-536431349"/>
            <w:placeholder>
              <w:docPart w:val="8755103A4E3B40ABAEA0F2B9E90D442A"/>
            </w:placeholder>
            <w:showingPlcHdr/>
          </w:sdtPr>
          <w:sdtEndPr/>
          <w:sdtContent>
            <w:tc>
              <w:tcPr>
                <w:tcW w:w="6120" w:type="dxa"/>
                <w:tcBorders>
                  <w:top w:val="single" w:sz="4" w:space="0" w:color="999999"/>
                  <w:left w:val="single" w:sz="4" w:space="0" w:color="999999"/>
                  <w:bottom w:val="single" w:sz="4" w:space="0" w:color="999999"/>
                  <w:right w:val="single" w:sz="8" w:space="0" w:color="808080" w:themeColor="background1" w:themeShade="80"/>
                </w:tcBorders>
                <w:shd w:val="clear" w:color="auto" w:fill="auto"/>
                <w:vAlign w:val="center"/>
              </w:tcPr>
              <w:p w:rsidR="00E827A1" w:rsidRPr="003D6119" w:rsidRDefault="003D6119" w:rsidP="004E4647">
                <w:pPr>
                  <w:spacing w:before="80" w:after="80"/>
                  <w:rPr>
                    <w:rFonts w:ascii="Arial" w:hAnsi="Arial" w:cs="Arial"/>
                    <w:color w:val="3B7E32"/>
                    <w:sz w:val="20"/>
                  </w:rPr>
                </w:pPr>
                <w:r w:rsidRPr="004E4647">
                  <w:rPr>
                    <w:rStyle w:val="PlaceholderText"/>
                    <w:rFonts w:ascii="Arial" w:hAnsi="Arial" w:cs="Arial"/>
                    <w:color w:val="3B7E32"/>
                    <w:sz w:val="20"/>
                  </w:rPr>
                  <w:t xml:space="preserve">Enter the NCR PIN/PID </w:t>
                </w:r>
                <w:r w:rsidR="004E4647" w:rsidRPr="004E4647">
                  <w:rPr>
                    <w:rStyle w:val="PlaceholderText"/>
                    <w:rFonts w:ascii="Arial" w:hAnsi="Arial" w:cs="Arial"/>
                    <w:color w:val="3B7E32"/>
                    <w:sz w:val="20"/>
                  </w:rPr>
                  <w:t>of the replacement units being ordered</w:t>
                </w:r>
              </w:p>
            </w:tc>
          </w:sdtContent>
        </w:sdt>
      </w:tr>
      <w:tr w:rsidR="00E827A1" w:rsidRPr="007D2441" w:rsidTr="006568C9">
        <w:tc>
          <w:tcPr>
            <w:tcW w:w="3708" w:type="dxa"/>
            <w:vMerge/>
            <w:tcBorders>
              <w:left w:val="single" w:sz="8" w:space="0" w:color="808080" w:themeColor="background1" w:themeShade="80"/>
              <w:bottom w:val="thinThickThinSmallGap" w:sz="18" w:space="0" w:color="808080" w:themeColor="background1" w:themeShade="80"/>
              <w:right w:val="single" w:sz="4" w:space="0" w:color="999999"/>
            </w:tcBorders>
            <w:shd w:val="clear" w:color="auto" w:fill="auto"/>
            <w:vAlign w:val="center"/>
          </w:tcPr>
          <w:p w:rsidR="00E827A1" w:rsidRPr="00DB12FA" w:rsidRDefault="00E827A1" w:rsidP="006F389E">
            <w:pPr>
              <w:spacing w:before="80" w:after="80"/>
              <w:jc w:val="right"/>
              <w:rPr>
                <w:rFonts w:ascii="Arial" w:hAnsi="Arial" w:cs="Arial"/>
                <w:b/>
                <w:bCs/>
                <w:color w:val="404040" w:themeColor="text1" w:themeTint="BF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alias w:val="Enter the types being replaced (e.g. Magellan 8400)"/>
            <w:tag w:val="Enter the replaced scanner type (e.g. Magellan 8400)"/>
            <w:id w:val="-703318877"/>
            <w:placeholder>
              <w:docPart w:val="A4A3043AA8A448B0BF450987E0F412FF"/>
            </w:placeholder>
            <w:showingPlcHdr/>
          </w:sdtPr>
          <w:sdtEndPr/>
          <w:sdtContent>
            <w:tc>
              <w:tcPr>
                <w:tcW w:w="7020" w:type="dxa"/>
                <w:gridSpan w:val="2"/>
                <w:tcBorders>
                  <w:top w:val="single" w:sz="4" w:space="0" w:color="999999"/>
                  <w:left w:val="single" w:sz="4" w:space="0" w:color="999999"/>
                  <w:bottom w:val="thinThickThinSmallGap" w:sz="18" w:space="0" w:color="808080" w:themeColor="background1" w:themeShade="80"/>
                  <w:right w:val="single" w:sz="8" w:space="0" w:color="808080" w:themeColor="background1" w:themeShade="80"/>
                </w:tcBorders>
                <w:shd w:val="clear" w:color="auto" w:fill="auto"/>
                <w:vAlign w:val="center"/>
              </w:tcPr>
              <w:p w:rsidR="00E827A1" w:rsidRPr="004F7759" w:rsidRDefault="003D6119" w:rsidP="00BD20A9">
                <w:pPr>
                  <w:spacing w:before="80" w:after="80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4E4647">
                  <w:rPr>
                    <w:rStyle w:val="PlaceholderText"/>
                    <w:rFonts w:ascii="Arial" w:hAnsi="Arial" w:cs="Arial"/>
                    <w:color w:val="3B7E32"/>
                    <w:sz w:val="20"/>
                  </w:rPr>
                  <w:t xml:space="preserve">Click here </w:t>
                </w:r>
                <w:r w:rsidR="004E4647" w:rsidRPr="004E4647">
                  <w:rPr>
                    <w:rStyle w:val="PlaceholderText"/>
                    <w:rFonts w:ascii="Arial" w:hAnsi="Arial" w:cs="Arial"/>
                    <w:color w:val="3B7E32"/>
                    <w:sz w:val="20"/>
                  </w:rPr>
                  <w:t>to</w:t>
                </w:r>
                <w:r w:rsidRPr="004E4647">
                  <w:rPr>
                    <w:rStyle w:val="PlaceholderText"/>
                    <w:rFonts w:ascii="Arial" w:hAnsi="Arial" w:cs="Arial"/>
                    <w:color w:val="3B7E32"/>
                    <w:sz w:val="20"/>
                  </w:rPr>
                  <w:t xml:space="preserve"> enter the </w:t>
                </w:r>
                <w:r w:rsidR="004E4647" w:rsidRPr="004E4647">
                  <w:rPr>
                    <w:rStyle w:val="PlaceholderText"/>
                    <w:rFonts w:ascii="Arial" w:hAnsi="Arial" w:cs="Arial"/>
                    <w:color w:val="3B7E32"/>
                    <w:sz w:val="20"/>
                  </w:rPr>
                  <w:t xml:space="preserve">make and model to be </w:t>
                </w:r>
                <w:r w:rsidRPr="004E4647">
                  <w:rPr>
                    <w:rStyle w:val="PlaceholderText"/>
                    <w:rFonts w:ascii="Arial" w:hAnsi="Arial" w:cs="Arial"/>
                    <w:color w:val="3B7E32"/>
                    <w:sz w:val="20"/>
                  </w:rPr>
                  <w:t>replaced</w:t>
                </w:r>
              </w:p>
            </w:tc>
          </w:sdtContent>
        </w:sdt>
      </w:tr>
      <w:tr w:rsidR="009B18DE" w:rsidRPr="007D2441" w:rsidTr="00055C6D">
        <w:trPr>
          <w:trHeight w:val="412"/>
        </w:trPr>
        <w:tc>
          <w:tcPr>
            <w:tcW w:w="3708" w:type="dxa"/>
            <w:tcBorders>
              <w:top w:val="thinThickThinSmallGap" w:sz="18" w:space="0" w:color="808080" w:themeColor="background1" w:themeShade="80"/>
              <w:left w:val="single" w:sz="8" w:space="0" w:color="808080" w:themeColor="background1" w:themeShade="80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9B18DE" w:rsidRPr="00DB12FA" w:rsidRDefault="009B18DE" w:rsidP="009B18DE">
            <w:pPr>
              <w:spacing w:before="80" w:after="80"/>
              <w:jc w:val="right"/>
              <w:rPr>
                <w:rFonts w:ascii="Arial" w:hAnsi="Arial" w:cs="Arial"/>
                <w:b/>
                <w:bCs/>
                <w:color w:val="404040" w:themeColor="text1" w:themeTint="BF"/>
              </w:rPr>
            </w:pPr>
            <w:r w:rsidRPr="00DB12FA">
              <w:rPr>
                <w:rFonts w:ascii="Arial" w:hAnsi="Arial" w:cs="Arial"/>
                <w:b/>
                <w:bCs/>
                <w:color w:val="404040" w:themeColor="text1" w:themeTint="BF"/>
              </w:rPr>
              <w:t xml:space="preserve">End-User </w:t>
            </w:r>
            <w:r w:rsidRPr="009B18DE">
              <w:rPr>
                <w:rFonts w:ascii="Arial" w:hAnsi="Arial" w:cs="Arial"/>
                <w:b/>
                <w:bCs/>
                <w:color w:val="3B7E32"/>
                <w:sz w:val="28"/>
              </w:rPr>
              <w:t>#2</w:t>
            </w:r>
            <w:r w:rsidRPr="00DB12FA">
              <w:rPr>
                <w:rFonts w:ascii="Arial" w:hAnsi="Arial" w:cs="Arial"/>
                <w:b/>
                <w:bCs/>
                <w:color w:val="404040" w:themeColor="text1" w:themeTint="BF"/>
              </w:rPr>
              <w:t xml:space="preserve"> Name:</w:t>
            </w: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alias w:val="Enter the customer's name here"/>
            <w:tag w:val="Enter your Channel Partner/Dealership Name Here"/>
            <w:id w:val="-1242016804"/>
            <w:placeholder>
              <w:docPart w:val="69721510F8114FD4B43326F6E885C48E"/>
            </w:placeholder>
            <w:showingPlcHdr/>
          </w:sdtPr>
          <w:sdtEndPr/>
          <w:sdtContent>
            <w:tc>
              <w:tcPr>
                <w:tcW w:w="7020" w:type="dxa"/>
                <w:gridSpan w:val="2"/>
                <w:tcBorders>
                  <w:top w:val="thinThickThinSmallGap" w:sz="18" w:space="0" w:color="808080" w:themeColor="background1" w:themeShade="80"/>
                  <w:left w:val="single" w:sz="4" w:space="0" w:color="999999"/>
                  <w:bottom w:val="single" w:sz="4" w:space="0" w:color="999999"/>
                  <w:right w:val="single" w:sz="8" w:space="0" w:color="808080" w:themeColor="background1" w:themeShade="80"/>
                </w:tcBorders>
                <w:shd w:val="clear" w:color="auto" w:fill="auto"/>
                <w:vAlign w:val="center"/>
              </w:tcPr>
              <w:p w:rsidR="009B18DE" w:rsidRPr="004F7759" w:rsidRDefault="009B18DE" w:rsidP="00055C6D">
                <w:pPr>
                  <w:spacing w:before="80" w:after="80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4E4647">
                  <w:rPr>
                    <w:rStyle w:val="PlaceholderText"/>
                    <w:rFonts w:ascii="Arial" w:hAnsi="Arial" w:cs="Arial"/>
                    <w:color w:val="3B7E32"/>
                    <w:sz w:val="20"/>
                  </w:rPr>
                  <w:t>Click here to enter the name of the end-user/customer for these units</w:t>
                </w:r>
              </w:p>
            </w:tc>
          </w:sdtContent>
        </w:sdt>
      </w:tr>
      <w:tr w:rsidR="00AA584C" w:rsidRPr="007D2441" w:rsidTr="00055C6D">
        <w:trPr>
          <w:trHeight w:val="448"/>
        </w:trPr>
        <w:tc>
          <w:tcPr>
            <w:tcW w:w="3708" w:type="dxa"/>
            <w:vMerge w:val="restart"/>
            <w:tcBorders>
              <w:top w:val="single" w:sz="4" w:space="0" w:color="999999"/>
              <w:left w:val="single" w:sz="8" w:space="0" w:color="808080" w:themeColor="background1" w:themeShade="80"/>
              <w:right w:val="single" w:sz="4" w:space="0" w:color="999999"/>
            </w:tcBorders>
            <w:shd w:val="clear" w:color="auto" w:fill="auto"/>
            <w:vAlign w:val="center"/>
          </w:tcPr>
          <w:p w:rsidR="00AA584C" w:rsidRPr="00DB12FA" w:rsidRDefault="00AA584C" w:rsidP="00055C6D">
            <w:pPr>
              <w:spacing w:before="80" w:after="80"/>
              <w:jc w:val="right"/>
              <w:rPr>
                <w:rFonts w:ascii="Arial" w:hAnsi="Arial" w:cs="Arial"/>
                <w:b/>
                <w:bCs/>
                <w:color w:val="404040" w:themeColor="text1" w:themeTint="BF"/>
              </w:rPr>
            </w:pPr>
            <w:r>
              <w:rPr>
                <w:rFonts w:ascii="Arial" w:hAnsi="Arial" w:cs="Arial"/>
                <w:b/>
                <w:bCs/>
                <w:color w:val="404040" w:themeColor="text1" w:themeTint="BF"/>
              </w:rPr>
              <w:t xml:space="preserve">Scanner/Scale </w:t>
            </w:r>
            <w:r w:rsidRPr="00DB12FA">
              <w:rPr>
                <w:rFonts w:ascii="Arial" w:hAnsi="Arial" w:cs="Arial"/>
                <w:b/>
                <w:bCs/>
                <w:color w:val="404040" w:themeColor="text1" w:themeTint="BF"/>
              </w:rPr>
              <w:t>QTY</w:t>
            </w:r>
            <w:r>
              <w:rPr>
                <w:rFonts w:ascii="Arial" w:hAnsi="Arial" w:cs="Arial"/>
                <w:b/>
                <w:bCs/>
                <w:color w:val="404040" w:themeColor="text1" w:themeTint="BF"/>
              </w:rPr>
              <w:t xml:space="preserve"> a</w:t>
            </w:r>
            <w:r w:rsidRPr="00DB12FA">
              <w:rPr>
                <w:rFonts w:ascii="Arial" w:hAnsi="Arial" w:cs="Arial"/>
                <w:b/>
                <w:bCs/>
                <w:color w:val="404040" w:themeColor="text1" w:themeTint="BF"/>
              </w:rPr>
              <w:t xml:space="preserve">nd Type </w:t>
            </w:r>
            <w:r>
              <w:rPr>
                <w:rFonts w:ascii="Arial" w:hAnsi="Arial" w:cs="Arial"/>
                <w:b/>
                <w:bCs/>
                <w:color w:val="404040" w:themeColor="text1" w:themeTint="BF"/>
              </w:rPr>
              <w:t>information for this User</w:t>
            </w:r>
            <w:r w:rsidRPr="00DB12FA">
              <w:rPr>
                <w:rFonts w:ascii="Arial" w:hAnsi="Arial" w:cs="Arial"/>
                <w:b/>
                <w:bCs/>
                <w:color w:val="404040" w:themeColor="text1" w:themeTint="BF"/>
              </w:rPr>
              <w:t>:</w:t>
            </w: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alias w:val="QTY of this type of scanners being replaced at this customer"/>
            <w:tag w:val="QTY"/>
            <w:id w:val="1721624797"/>
            <w:placeholder>
              <w:docPart w:val="853B40B62B5042DC98D55B5736A34AB6"/>
            </w:placeholder>
            <w:showingPlcHdr/>
          </w:sdtPr>
          <w:sdtEndPr/>
          <w:sdtContent>
            <w:tc>
              <w:tcPr>
                <w:tcW w:w="900" w:type="dxa"/>
                <w:tcBorders>
                  <w:top w:val="single" w:sz="4" w:space="0" w:color="999999"/>
                  <w:left w:val="single" w:sz="4" w:space="0" w:color="999999"/>
                  <w:bottom w:val="single" w:sz="4" w:space="0" w:color="999999"/>
                  <w:right w:val="single" w:sz="4" w:space="0" w:color="999999"/>
                </w:tcBorders>
                <w:shd w:val="clear" w:color="auto" w:fill="auto"/>
                <w:vAlign w:val="center"/>
              </w:tcPr>
              <w:p w:rsidR="00AA584C" w:rsidRPr="004F7759" w:rsidRDefault="00AA584C" w:rsidP="00055C6D">
                <w:pPr>
                  <w:spacing w:before="80" w:after="8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1B496E">
                  <w:rPr>
                    <w:rStyle w:val="PlaceholderText"/>
                    <w:rFonts w:ascii="Arial" w:hAnsi="Arial" w:cs="Arial"/>
                    <w:color w:val="3B7E32"/>
                    <w:sz w:val="20"/>
                  </w:rPr>
                  <w:t>QTY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alias w:val="NCR Part Number (PIN/PID) Ordered for this User's Replacements"/>
            <w:tag w:val="NCR Part Number (PIN/PID) Ordered for this User's Replacements"/>
            <w:id w:val="-717903676"/>
            <w:placeholder>
              <w:docPart w:val="C23C6B9514774C72B4E2475DF9605C0E"/>
            </w:placeholder>
            <w:showingPlcHdr/>
          </w:sdtPr>
          <w:sdtEndPr/>
          <w:sdtContent>
            <w:tc>
              <w:tcPr>
                <w:tcW w:w="6120" w:type="dxa"/>
                <w:tcBorders>
                  <w:top w:val="single" w:sz="4" w:space="0" w:color="999999"/>
                  <w:left w:val="single" w:sz="4" w:space="0" w:color="999999"/>
                  <w:bottom w:val="single" w:sz="4" w:space="0" w:color="999999"/>
                  <w:right w:val="single" w:sz="8" w:space="0" w:color="808080" w:themeColor="background1" w:themeShade="80"/>
                </w:tcBorders>
                <w:shd w:val="clear" w:color="auto" w:fill="auto"/>
                <w:vAlign w:val="center"/>
              </w:tcPr>
              <w:p w:rsidR="00AA584C" w:rsidRPr="003D6119" w:rsidRDefault="00AA584C" w:rsidP="00055C6D">
                <w:pPr>
                  <w:spacing w:before="80" w:after="80"/>
                  <w:rPr>
                    <w:rFonts w:ascii="Arial" w:hAnsi="Arial" w:cs="Arial"/>
                    <w:color w:val="3B7E32"/>
                    <w:sz w:val="20"/>
                  </w:rPr>
                </w:pPr>
                <w:r w:rsidRPr="004E4647">
                  <w:rPr>
                    <w:rStyle w:val="PlaceholderText"/>
                    <w:rFonts w:ascii="Arial" w:hAnsi="Arial" w:cs="Arial"/>
                    <w:color w:val="3B7E32"/>
                    <w:sz w:val="20"/>
                  </w:rPr>
                  <w:t>Enter the NCR PIN/PID of the replacement units being ordered</w:t>
                </w:r>
              </w:p>
            </w:tc>
          </w:sdtContent>
        </w:sdt>
      </w:tr>
      <w:tr w:rsidR="009B18DE" w:rsidRPr="007D2441" w:rsidTr="00055C6D">
        <w:tc>
          <w:tcPr>
            <w:tcW w:w="3708" w:type="dxa"/>
            <w:vMerge/>
            <w:tcBorders>
              <w:left w:val="single" w:sz="8" w:space="0" w:color="808080" w:themeColor="background1" w:themeShade="80"/>
              <w:bottom w:val="thinThickThinSmallGap" w:sz="18" w:space="0" w:color="808080" w:themeColor="background1" w:themeShade="80"/>
              <w:right w:val="single" w:sz="4" w:space="0" w:color="999999"/>
            </w:tcBorders>
            <w:shd w:val="clear" w:color="auto" w:fill="auto"/>
            <w:vAlign w:val="center"/>
          </w:tcPr>
          <w:p w:rsidR="009B18DE" w:rsidRPr="00DB12FA" w:rsidRDefault="009B18DE" w:rsidP="00055C6D">
            <w:pPr>
              <w:spacing w:before="80" w:after="80"/>
              <w:jc w:val="right"/>
              <w:rPr>
                <w:rFonts w:ascii="Arial" w:hAnsi="Arial" w:cs="Arial"/>
                <w:b/>
                <w:bCs/>
                <w:color w:val="404040" w:themeColor="text1" w:themeTint="BF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alias w:val="Enter the types being replaced (e.g. Magellan 8400)"/>
            <w:tag w:val="Enter the replaced scanner type (e.g. Magellan 8400)"/>
            <w:id w:val="-1211963365"/>
            <w:placeholder>
              <w:docPart w:val="A38805B44FB9416C9A5B031E27CE6B1B"/>
            </w:placeholder>
            <w:showingPlcHdr/>
          </w:sdtPr>
          <w:sdtEndPr/>
          <w:sdtContent>
            <w:tc>
              <w:tcPr>
                <w:tcW w:w="7020" w:type="dxa"/>
                <w:gridSpan w:val="2"/>
                <w:tcBorders>
                  <w:top w:val="single" w:sz="4" w:space="0" w:color="999999"/>
                  <w:left w:val="single" w:sz="4" w:space="0" w:color="999999"/>
                  <w:bottom w:val="thinThickThinSmallGap" w:sz="18" w:space="0" w:color="808080" w:themeColor="background1" w:themeShade="80"/>
                  <w:right w:val="single" w:sz="8" w:space="0" w:color="808080" w:themeColor="background1" w:themeShade="80"/>
                </w:tcBorders>
                <w:shd w:val="clear" w:color="auto" w:fill="auto"/>
                <w:vAlign w:val="center"/>
              </w:tcPr>
              <w:p w:rsidR="009B18DE" w:rsidRPr="004F7759" w:rsidRDefault="009B18DE" w:rsidP="00055C6D">
                <w:pPr>
                  <w:spacing w:before="80" w:after="80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4E4647">
                  <w:rPr>
                    <w:rStyle w:val="PlaceholderText"/>
                    <w:rFonts w:ascii="Arial" w:hAnsi="Arial" w:cs="Arial"/>
                    <w:color w:val="3B7E32"/>
                    <w:sz w:val="20"/>
                  </w:rPr>
                  <w:t>Click here to enter the make and model to be replaced</w:t>
                </w:r>
              </w:p>
            </w:tc>
          </w:sdtContent>
        </w:sdt>
      </w:tr>
      <w:tr w:rsidR="009B18DE" w:rsidRPr="007D2441" w:rsidTr="00055C6D">
        <w:trPr>
          <w:trHeight w:val="412"/>
        </w:trPr>
        <w:tc>
          <w:tcPr>
            <w:tcW w:w="3708" w:type="dxa"/>
            <w:tcBorders>
              <w:top w:val="thinThickThinSmallGap" w:sz="18" w:space="0" w:color="808080" w:themeColor="background1" w:themeShade="80"/>
              <w:left w:val="single" w:sz="8" w:space="0" w:color="808080" w:themeColor="background1" w:themeShade="80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9B18DE" w:rsidRPr="00DB12FA" w:rsidRDefault="009B18DE" w:rsidP="009B18DE">
            <w:pPr>
              <w:spacing w:before="80" w:after="80"/>
              <w:jc w:val="right"/>
              <w:rPr>
                <w:rFonts w:ascii="Arial" w:hAnsi="Arial" w:cs="Arial"/>
                <w:b/>
                <w:bCs/>
                <w:color w:val="404040" w:themeColor="text1" w:themeTint="BF"/>
              </w:rPr>
            </w:pPr>
            <w:r w:rsidRPr="00DB12FA">
              <w:rPr>
                <w:rFonts w:ascii="Arial" w:hAnsi="Arial" w:cs="Arial"/>
                <w:b/>
                <w:bCs/>
                <w:color w:val="404040" w:themeColor="text1" w:themeTint="BF"/>
              </w:rPr>
              <w:t xml:space="preserve">End-User </w:t>
            </w:r>
            <w:r w:rsidRPr="009B18DE">
              <w:rPr>
                <w:rFonts w:ascii="Arial" w:hAnsi="Arial" w:cs="Arial"/>
                <w:b/>
                <w:bCs/>
                <w:color w:val="3B7E32"/>
                <w:sz w:val="28"/>
              </w:rPr>
              <w:t>#3</w:t>
            </w:r>
            <w:r w:rsidRPr="00DB12FA">
              <w:rPr>
                <w:rFonts w:ascii="Arial" w:hAnsi="Arial" w:cs="Arial"/>
                <w:b/>
                <w:bCs/>
                <w:color w:val="404040" w:themeColor="text1" w:themeTint="BF"/>
              </w:rPr>
              <w:t xml:space="preserve"> Name:</w:t>
            </w: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alias w:val="Enter the customer's name here"/>
            <w:tag w:val="Enter your Channel Partner/Dealership Name Here"/>
            <w:id w:val="25842222"/>
            <w:placeholder>
              <w:docPart w:val="EE96135B550F456C94AF82C669ACD373"/>
            </w:placeholder>
            <w:showingPlcHdr/>
          </w:sdtPr>
          <w:sdtEndPr/>
          <w:sdtContent>
            <w:tc>
              <w:tcPr>
                <w:tcW w:w="7020" w:type="dxa"/>
                <w:gridSpan w:val="2"/>
                <w:tcBorders>
                  <w:top w:val="thinThickThinSmallGap" w:sz="18" w:space="0" w:color="808080" w:themeColor="background1" w:themeShade="80"/>
                  <w:left w:val="single" w:sz="4" w:space="0" w:color="999999"/>
                  <w:bottom w:val="single" w:sz="4" w:space="0" w:color="999999"/>
                  <w:right w:val="single" w:sz="8" w:space="0" w:color="808080" w:themeColor="background1" w:themeShade="80"/>
                </w:tcBorders>
                <w:shd w:val="clear" w:color="auto" w:fill="auto"/>
                <w:vAlign w:val="center"/>
              </w:tcPr>
              <w:p w:rsidR="009B18DE" w:rsidRPr="004F7759" w:rsidRDefault="009B18DE" w:rsidP="00055C6D">
                <w:pPr>
                  <w:spacing w:before="80" w:after="80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4E4647">
                  <w:rPr>
                    <w:rStyle w:val="PlaceholderText"/>
                    <w:rFonts w:ascii="Arial" w:hAnsi="Arial" w:cs="Arial"/>
                    <w:color w:val="3B7E32"/>
                    <w:sz w:val="20"/>
                  </w:rPr>
                  <w:t>Click here to enter the name of the end-user/customer for these units</w:t>
                </w:r>
              </w:p>
            </w:tc>
          </w:sdtContent>
        </w:sdt>
      </w:tr>
      <w:tr w:rsidR="00AA584C" w:rsidRPr="007D2441" w:rsidTr="00055C6D">
        <w:trPr>
          <w:trHeight w:val="448"/>
        </w:trPr>
        <w:tc>
          <w:tcPr>
            <w:tcW w:w="3708" w:type="dxa"/>
            <w:vMerge w:val="restart"/>
            <w:tcBorders>
              <w:top w:val="single" w:sz="4" w:space="0" w:color="999999"/>
              <w:left w:val="single" w:sz="8" w:space="0" w:color="808080" w:themeColor="background1" w:themeShade="80"/>
              <w:right w:val="single" w:sz="4" w:space="0" w:color="999999"/>
            </w:tcBorders>
            <w:shd w:val="clear" w:color="auto" w:fill="auto"/>
            <w:vAlign w:val="center"/>
          </w:tcPr>
          <w:p w:rsidR="00AA584C" w:rsidRPr="00DB12FA" w:rsidRDefault="00AA584C" w:rsidP="00055C6D">
            <w:pPr>
              <w:spacing w:before="80" w:after="80"/>
              <w:jc w:val="right"/>
              <w:rPr>
                <w:rFonts w:ascii="Arial" w:hAnsi="Arial" w:cs="Arial"/>
                <w:b/>
                <w:bCs/>
                <w:color w:val="404040" w:themeColor="text1" w:themeTint="BF"/>
              </w:rPr>
            </w:pPr>
            <w:r>
              <w:rPr>
                <w:rFonts w:ascii="Arial" w:hAnsi="Arial" w:cs="Arial"/>
                <w:b/>
                <w:bCs/>
                <w:color w:val="404040" w:themeColor="text1" w:themeTint="BF"/>
              </w:rPr>
              <w:t xml:space="preserve">Scanner/Scale </w:t>
            </w:r>
            <w:r w:rsidRPr="00DB12FA">
              <w:rPr>
                <w:rFonts w:ascii="Arial" w:hAnsi="Arial" w:cs="Arial"/>
                <w:b/>
                <w:bCs/>
                <w:color w:val="404040" w:themeColor="text1" w:themeTint="BF"/>
              </w:rPr>
              <w:t>QTY</w:t>
            </w:r>
            <w:r>
              <w:rPr>
                <w:rFonts w:ascii="Arial" w:hAnsi="Arial" w:cs="Arial"/>
                <w:b/>
                <w:bCs/>
                <w:color w:val="404040" w:themeColor="text1" w:themeTint="BF"/>
              </w:rPr>
              <w:t xml:space="preserve"> a</w:t>
            </w:r>
            <w:r w:rsidRPr="00DB12FA">
              <w:rPr>
                <w:rFonts w:ascii="Arial" w:hAnsi="Arial" w:cs="Arial"/>
                <w:b/>
                <w:bCs/>
                <w:color w:val="404040" w:themeColor="text1" w:themeTint="BF"/>
              </w:rPr>
              <w:t xml:space="preserve">nd Type </w:t>
            </w:r>
            <w:r>
              <w:rPr>
                <w:rFonts w:ascii="Arial" w:hAnsi="Arial" w:cs="Arial"/>
                <w:b/>
                <w:bCs/>
                <w:color w:val="404040" w:themeColor="text1" w:themeTint="BF"/>
              </w:rPr>
              <w:t>information for this User</w:t>
            </w:r>
            <w:r w:rsidRPr="00DB12FA">
              <w:rPr>
                <w:rFonts w:ascii="Arial" w:hAnsi="Arial" w:cs="Arial"/>
                <w:b/>
                <w:bCs/>
                <w:color w:val="404040" w:themeColor="text1" w:themeTint="BF"/>
              </w:rPr>
              <w:t>:</w:t>
            </w: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alias w:val="QTY of this type of scanners being replaced at this customer"/>
            <w:tag w:val="QTY"/>
            <w:id w:val="16579871"/>
            <w:placeholder>
              <w:docPart w:val="D2D082ABEC714797A80924DD8998ED56"/>
            </w:placeholder>
            <w:showingPlcHdr/>
          </w:sdtPr>
          <w:sdtEndPr/>
          <w:sdtContent>
            <w:tc>
              <w:tcPr>
                <w:tcW w:w="900" w:type="dxa"/>
                <w:tcBorders>
                  <w:top w:val="single" w:sz="4" w:space="0" w:color="999999"/>
                  <w:left w:val="single" w:sz="4" w:space="0" w:color="999999"/>
                  <w:bottom w:val="single" w:sz="4" w:space="0" w:color="999999"/>
                  <w:right w:val="single" w:sz="4" w:space="0" w:color="999999"/>
                </w:tcBorders>
                <w:shd w:val="clear" w:color="auto" w:fill="auto"/>
                <w:vAlign w:val="center"/>
              </w:tcPr>
              <w:p w:rsidR="00AA584C" w:rsidRPr="004F7759" w:rsidRDefault="00AA584C" w:rsidP="00055C6D">
                <w:pPr>
                  <w:spacing w:before="80" w:after="8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1B496E">
                  <w:rPr>
                    <w:rStyle w:val="PlaceholderText"/>
                    <w:rFonts w:ascii="Arial" w:hAnsi="Arial" w:cs="Arial"/>
                    <w:color w:val="3B7E32"/>
                    <w:sz w:val="20"/>
                  </w:rPr>
                  <w:t>QTY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alias w:val="NCR Part Number (PIN/PID) Ordered for this User's Replacements"/>
            <w:tag w:val="NCR Part Number (PIN/PID) Ordered for this User's Replacements"/>
            <w:id w:val="-337002629"/>
            <w:placeholder>
              <w:docPart w:val="22C605C31D4C448B903634F3D3578F63"/>
            </w:placeholder>
            <w:showingPlcHdr/>
          </w:sdtPr>
          <w:sdtEndPr/>
          <w:sdtContent>
            <w:tc>
              <w:tcPr>
                <w:tcW w:w="6120" w:type="dxa"/>
                <w:tcBorders>
                  <w:top w:val="single" w:sz="4" w:space="0" w:color="999999"/>
                  <w:left w:val="single" w:sz="4" w:space="0" w:color="999999"/>
                  <w:bottom w:val="single" w:sz="4" w:space="0" w:color="999999"/>
                  <w:right w:val="single" w:sz="8" w:space="0" w:color="808080" w:themeColor="background1" w:themeShade="80"/>
                </w:tcBorders>
                <w:shd w:val="clear" w:color="auto" w:fill="auto"/>
                <w:vAlign w:val="center"/>
              </w:tcPr>
              <w:p w:rsidR="00AA584C" w:rsidRPr="003D6119" w:rsidRDefault="00AA584C" w:rsidP="00055C6D">
                <w:pPr>
                  <w:spacing w:before="80" w:after="80"/>
                  <w:rPr>
                    <w:rFonts w:ascii="Arial" w:hAnsi="Arial" w:cs="Arial"/>
                    <w:color w:val="3B7E32"/>
                    <w:sz w:val="20"/>
                  </w:rPr>
                </w:pPr>
                <w:r w:rsidRPr="004E4647">
                  <w:rPr>
                    <w:rStyle w:val="PlaceholderText"/>
                    <w:rFonts w:ascii="Arial" w:hAnsi="Arial" w:cs="Arial"/>
                    <w:color w:val="3B7E32"/>
                    <w:sz w:val="20"/>
                  </w:rPr>
                  <w:t>Enter the NCR PIN/PID of the replacement units being ordered</w:t>
                </w:r>
              </w:p>
            </w:tc>
          </w:sdtContent>
        </w:sdt>
      </w:tr>
      <w:tr w:rsidR="009B18DE" w:rsidRPr="007D2441" w:rsidTr="00055C6D">
        <w:tc>
          <w:tcPr>
            <w:tcW w:w="3708" w:type="dxa"/>
            <w:vMerge/>
            <w:tcBorders>
              <w:left w:val="single" w:sz="8" w:space="0" w:color="808080" w:themeColor="background1" w:themeShade="80"/>
              <w:bottom w:val="thinThickThinSmallGap" w:sz="18" w:space="0" w:color="808080" w:themeColor="background1" w:themeShade="80"/>
              <w:right w:val="single" w:sz="4" w:space="0" w:color="999999"/>
            </w:tcBorders>
            <w:shd w:val="clear" w:color="auto" w:fill="auto"/>
            <w:vAlign w:val="center"/>
          </w:tcPr>
          <w:p w:rsidR="009B18DE" w:rsidRPr="00DB12FA" w:rsidRDefault="009B18DE" w:rsidP="00055C6D">
            <w:pPr>
              <w:spacing w:before="80" w:after="80"/>
              <w:jc w:val="right"/>
              <w:rPr>
                <w:rFonts w:ascii="Arial" w:hAnsi="Arial" w:cs="Arial"/>
                <w:b/>
                <w:bCs/>
                <w:color w:val="404040" w:themeColor="text1" w:themeTint="BF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alias w:val="Enter the types being replaced (e.g. Magellan 8400)"/>
            <w:tag w:val="Enter the replaced scanner type (e.g. Magellan 8400)"/>
            <w:id w:val="675073092"/>
            <w:placeholder>
              <w:docPart w:val="7A0C6AD8F289484FA39E67CF064E1972"/>
            </w:placeholder>
            <w:showingPlcHdr/>
          </w:sdtPr>
          <w:sdtEndPr/>
          <w:sdtContent>
            <w:tc>
              <w:tcPr>
                <w:tcW w:w="7020" w:type="dxa"/>
                <w:gridSpan w:val="2"/>
                <w:tcBorders>
                  <w:top w:val="single" w:sz="4" w:space="0" w:color="999999"/>
                  <w:left w:val="single" w:sz="4" w:space="0" w:color="999999"/>
                  <w:bottom w:val="thinThickThinSmallGap" w:sz="18" w:space="0" w:color="808080" w:themeColor="background1" w:themeShade="80"/>
                  <w:right w:val="single" w:sz="8" w:space="0" w:color="808080" w:themeColor="background1" w:themeShade="80"/>
                </w:tcBorders>
                <w:shd w:val="clear" w:color="auto" w:fill="auto"/>
                <w:vAlign w:val="center"/>
              </w:tcPr>
              <w:p w:rsidR="009B18DE" w:rsidRPr="004F7759" w:rsidRDefault="009B18DE" w:rsidP="00055C6D">
                <w:pPr>
                  <w:spacing w:before="80" w:after="80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4E4647">
                  <w:rPr>
                    <w:rStyle w:val="PlaceholderText"/>
                    <w:rFonts w:ascii="Arial" w:hAnsi="Arial" w:cs="Arial"/>
                    <w:color w:val="3B7E32"/>
                    <w:sz w:val="20"/>
                  </w:rPr>
                  <w:t>Click here to enter the make and model to be replaced</w:t>
                </w:r>
              </w:p>
            </w:tc>
          </w:sdtContent>
        </w:sdt>
      </w:tr>
      <w:tr w:rsidR="009B18DE" w:rsidRPr="007D2441" w:rsidTr="00055C6D">
        <w:trPr>
          <w:trHeight w:val="412"/>
        </w:trPr>
        <w:tc>
          <w:tcPr>
            <w:tcW w:w="3708" w:type="dxa"/>
            <w:tcBorders>
              <w:top w:val="thinThickThinSmallGap" w:sz="18" w:space="0" w:color="808080" w:themeColor="background1" w:themeShade="80"/>
              <w:left w:val="single" w:sz="8" w:space="0" w:color="808080" w:themeColor="background1" w:themeShade="80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9B18DE" w:rsidRPr="00DB12FA" w:rsidRDefault="009B18DE" w:rsidP="009B18DE">
            <w:pPr>
              <w:spacing w:before="80" w:after="80"/>
              <w:jc w:val="right"/>
              <w:rPr>
                <w:rFonts w:ascii="Arial" w:hAnsi="Arial" w:cs="Arial"/>
                <w:b/>
                <w:bCs/>
                <w:color w:val="404040" w:themeColor="text1" w:themeTint="BF"/>
              </w:rPr>
            </w:pPr>
            <w:r w:rsidRPr="00DB12FA">
              <w:rPr>
                <w:rFonts w:ascii="Arial" w:hAnsi="Arial" w:cs="Arial"/>
                <w:b/>
                <w:bCs/>
                <w:color w:val="404040" w:themeColor="text1" w:themeTint="BF"/>
              </w:rPr>
              <w:t xml:space="preserve">End-User </w:t>
            </w:r>
            <w:r w:rsidRPr="009B18DE">
              <w:rPr>
                <w:rFonts w:ascii="Arial" w:hAnsi="Arial" w:cs="Arial"/>
                <w:b/>
                <w:bCs/>
                <w:color w:val="3B7E32"/>
                <w:sz w:val="28"/>
              </w:rPr>
              <w:t>#4</w:t>
            </w:r>
            <w:r w:rsidRPr="00DB12FA">
              <w:rPr>
                <w:rFonts w:ascii="Arial" w:hAnsi="Arial" w:cs="Arial"/>
                <w:b/>
                <w:bCs/>
                <w:color w:val="404040" w:themeColor="text1" w:themeTint="BF"/>
              </w:rPr>
              <w:t xml:space="preserve"> Name:</w:t>
            </w: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alias w:val="Enter the customer's name here"/>
            <w:tag w:val="Enter your Channel Partner/Dealership Name Here"/>
            <w:id w:val="-2090764564"/>
            <w:placeholder>
              <w:docPart w:val="773F78A5B434441FB6E4C7A2B7FDECE3"/>
            </w:placeholder>
            <w:showingPlcHdr/>
          </w:sdtPr>
          <w:sdtEndPr/>
          <w:sdtContent>
            <w:tc>
              <w:tcPr>
                <w:tcW w:w="7020" w:type="dxa"/>
                <w:gridSpan w:val="2"/>
                <w:tcBorders>
                  <w:top w:val="thinThickThinSmallGap" w:sz="18" w:space="0" w:color="808080" w:themeColor="background1" w:themeShade="80"/>
                  <w:left w:val="single" w:sz="4" w:space="0" w:color="999999"/>
                  <w:bottom w:val="single" w:sz="4" w:space="0" w:color="999999"/>
                  <w:right w:val="single" w:sz="8" w:space="0" w:color="808080" w:themeColor="background1" w:themeShade="80"/>
                </w:tcBorders>
                <w:shd w:val="clear" w:color="auto" w:fill="auto"/>
                <w:vAlign w:val="center"/>
              </w:tcPr>
              <w:p w:rsidR="009B18DE" w:rsidRPr="004F7759" w:rsidRDefault="009B18DE" w:rsidP="00055C6D">
                <w:pPr>
                  <w:spacing w:before="80" w:after="80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4E4647">
                  <w:rPr>
                    <w:rStyle w:val="PlaceholderText"/>
                    <w:rFonts w:ascii="Arial" w:hAnsi="Arial" w:cs="Arial"/>
                    <w:color w:val="3B7E32"/>
                    <w:sz w:val="20"/>
                  </w:rPr>
                  <w:t>Click here to enter the name of the end-user/customer for these units</w:t>
                </w:r>
              </w:p>
            </w:tc>
          </w:sdtContent>
        </w:sdt>
      </w:tr>
      <w:tr w:rsidR="00AA584C" w:rsidRPr="007D2441" w:rsidTr="00055C6D">
        <w:trPr>
          <w:trHeight w:val="448"/>
        </w:trPr>
        <w:tc>
          <w:tcPr>
            <w:tcW w:w="3708" w:type="dxa"/>
            <w:vMerge w:val="restart"/>
            <w:tcBorders>
              <w:top w:val="single" w:sz="4" w:space="0" w:color="999999"/>
              <w:left w:val="single" w:sz="8" w:space="0" w:color="808080" w:themeColor="background1" w:themeShade="80"/>
              <w:right w:val="single" w:sz="4" w:space="0" w:color="999999"/>
            </w:tcBorders>
            <w:shd w:val="clear" w:color="auto" w:fill="auto"/>
            <w:vAlign w:val="center"/>
          </w:tcPr>
          <w:p w:rsidR="00AA584C" w:rsidRPr="00DB12FA" w:rsidRDefault="00AA584C" w:rsidP="00055C6D">
            <w:pPr>
              <w:spacing w:before="80" w:after="80"/>
              <w:jc w:val="right"/>
              <w:rPr>
                <w:rFonts w:ascii="Arial" w:hAnsi="Arial" w:cs="Arial"/>
                <w:b/>
                <w:bCs/>
                <w:color w:val="404040" w:themeColor="text1" w:themeTint="BF"/>
              </w:rPr>
            </w:pPr>
            <w:r>
              <w:rPr>
                <w:rFonts w:ascii="Arial" w:hAnsi="Arial" w:cs="Arial"/>
                <w:b/>
                <w:bCs/>
                <w:color w:val="404040" w:themeColor="text1" w:themeTint="BF"/>
              </w:rPr>
              <w:t xml:space="preserve">Scanner/Scale </w:t>
            </w:r>
            <w:r w:rsidRPr="00DB12FA">
              <w:rPr>
                <w:rFonts w:ascii="Arial" w:hAnsi="Arial" w:cs="Arial"/>
                <w:b/>
                <w:bCs/>
                <w:color w:val="404040" w:themeColor="text1" w:themeTint="BF"/>
              </w:rPr>
              <w:t>QTY</w:t>
            </w:r>
            <w:r>
              <w:rPr>
                <w:rFonts w:ascii="Arial" w:hAnsi="Arial" w:cs="Arial"/>
                <w:b/>
                <w:bCs/>
                <w:color w:val="404040" w:themeColor="text1" w:themeTint="BF"/>
              </w:rPr>
              <w:t xml:space="preserve"> a</w:t>
            </w:r>
            <w:r w:rsidRPr="00DB12FA">
              <w:rPr>
                <w:rFonts w:ascii="Arial" w:hAnsi="Arial" w:cs="Arial"/>
                <w:b/>
                <w:bCs/>
                <w:color w:val="404040" w:themeColor="text1" w:themeTint="BF"/>
              </w:rPr>
              <w:t xml:space="preserve">nd Type </w:t>
            </w:r>
            <w:r>
              <w:rPr>
                <w:rFonts w:ascii="Arial" w:hAnsi="Arial" w:cs="Arial"/>
                <w:b/>
                <w:bCs/>
                <w:color w:val="404040" w:themeColor="text1" w:themeTint="BF"/>
              </w:rPr>
              <w:t>information for this User</w:t>
            </w:r>
            <w:r w:rsidRPr="00DB12FA">
              <w:rPr>
                <w:rFonts w:ascii="Arial" w:hAnsi="Arial" w:cs="Arial"/>
                <w:b/>
                <w:bCs/>
                <w:color w:val="404040" w:themeColor="text1" w:themeTint="BF"/>
              </w:rPr>
              <w:t>:</w:t>
            </w: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alias w:val="QTY of this type of scanners being replaced at this customer"/>
            <w:tag w:val="QTY"/>
            <w:id w:val="-1992559383"/>
            <w:placeholder>
              <w:docPart w:val="3C507F40D9724920A252A2F4757FA44B"/>
            </w:placeholder>
            <w:showingPlcHdr/>
          </w:sdtPr>
          <w:sdtEndPr/>
          <w:sdtContent>
            <w:tc>
              <w:tcPr>
                <w:tcW w:w="900" w:type="dxa"/>
                <w:tcBorders>
                  <w:top w:val="single" w:sz="4" w:space="0" w:color="999999"/>
                  <w:left w:val="single" w:sz="4" w:space="0" w:color="999999"/>
                  <w:bottom w:val="single" w:sz="4" w:space="0" w:color="999999"/>
                  <w:right w:val="single" w:sz="4" w:space="0" w:color="999999"/>
                </w:tcBorders>
                <w:shd w:val="clear" w:color="auto" w:fill="auto"/>
                <w:vAlign w:val="center"/>
              </w:tcPr>
              <w:p w:rsidR="00AA584C" w:rsidRPr="004F7759" w:rsidRDefault="00AA584C" w:rsidP="00055C6D">
                <w:pPr>
                  <w:spacing w:before="80" w:after="8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1B496E">
                  <w:rPr>
                    <w:rStyle w:val="PlaceholderText"/>
                    <w:rFonts w:ascii="Arial" w:hAnsi="Arial" w:cs="Arial"/>
                    <w:color w:val="3B7E32"/>
                    <w:sz w:val="20"/>
                  </w:rPr>
                  <w:t>QTY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alias w:val="NCR Part Number (PIN/PID) Ordered for this User's Replacements"/>
            <w:tag w:val="NCR Part Number (PIN/PID) Ordered for this User's Replacements"/>
            <w:id w:val="-226234854"/>
            <w:placeholder>
              <w:docPart w:val="B1DDEF4B071B40D18C92AB0C668810F8"/>
            </w:placeholder>
            <w:showingPlcHdr/>
          </w:sdtPr>
          <w:sdtEndPr/>
          <w:sdtContent>
            <w:tc>
              <w:tcPr>
                <w:tcW w:w="6120" w:type="dxa"/>
                <w:tcBorders>
                  <w:top w:val="single" w:sz="4" w:space="0" w:color="999999"/>
                  <w:left w:val="single" w:sz="4" w:space="0" w:color="999999"/>
                  <w:bottom w:val="single" w:sz="4" w:space="0" w:color="999999"/>
                  <w:right w:val="single" w:sz="8" w:space="0" w:color="808080" w:themeColor="background1" w:themeShade="80"/>
                </w:tcBorders>
                <w:shd w:val="clear" w:color="auto" w:fill="auto"/>
                <w:vAlign w:val="center"/>
              </w:tcPr>
              <w:p w:rsidR="00AA584C" w:rsidRPr="003D6119" w:rsidRDefault="00AA584C" w:rsidP="00055C6D">
                <w:pPr>
                  <w:spacing w:before="80" w:after="80"/>
                  <w:rPr>
                    <w:rFonts w:ascii="Arial" w:hAnsi="Arial" w:cs="Arial"/>
                    <w:color w:val="3B7E32"/>
                    <w:sz w:val="20"/>
                  </w:rPr>
                </w:pPr>
                <w:r w:rsidRPr="004E4647">
                  <w:rPr>
                    <w:rStyle w:val="PlaceholderText"/>
                    <w:rFonts w:ascii="Arial" w:hAnsi="Arial" w:cs="Arial"/>
                    <w:color w:val="3B7E32"/>
                    <w:sz w:val="20"/>
                  </w:rPr>
                  <w:t>Enter the NCR PIN/PID of the replacement units being ordered</w:t>
                </w:r>
              </w:p>
            </w:tc>
          </w:sdtContent>
        </w:sdt>
      </w:tr>
      <w:tr w:rsidR="009B18DE" w:rsidRPr="007D2441" w:rsidTr="00055C6D">
        <w:tc>
          <w:tcPr>
            <w:tcW w:w="3708" w:type="dxa"/>
            <w:vMerge/>
            <w:tcBorders>
              <w:left w:val="single" w:sz="8" w:space="0" w:color="808080" w:themeColor="background1" w:themeShade="80"/>
              <w:bottom w:val="thinThickThinSmallGap" w:sz="18" w:space="0" w:color="808080" w:themeColor="background1" w:themeShade="80"/>
              <w:right w:val="single" w:sz="4" w:space="0" w:color="999999"/>
            </w:tcBorders>
            <w:shd w:val="clear" w:color="auto" w:fill="auto"/>
            <w:vAlign w:val="center"/>
          </w:tcPr>
          <w:p w:rsidR="009B18DE" w:rsidRPr="00DB12FA" w:rsidRDefault="009B18DE" w:rsidP="00055C6D">
            <w:pPr>
              <w:spacing w:before="80" w:after="80"/>
              <w:jc w:val="right"/>
              <w:rPr>
                <w:rFonts w:ascii="Arial" w:hAnsi="Arial" w:cs="Arial"/>
                <w:b/>
                <w:bCs/>
                <w:color w:val="404040" w:themeColor="text1" w:themeTint="BF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alias w:val="Enter the types being replaced (e.g. Magellan 8400)"/>
            <w:tag w:val="Enter the replaced scanner type (e.g. Magellan 8400)"/>
            <w:id w:val="-908930013"/>
            <w:placeholder>
              <w:docPart w:val="D76E01BD1F8B4D2D9A62DCF220CF9E0D"/>
            </w:placeholder>
            <w:showingPlcHdr/>
          </w:sdtPr>
          <w:sdtEndPr/>
          <w:sdtContent>
            <w:tc>
              <w:tcPr>
                <w:tcW w:w="7020" w:type="dxa"/>
                <w:gridSpan w:val="2"/>
                <w:tcBorders>
                  <w:top w:val="single" w:sz="4" w:space="0" w:color="999999"/>
                  <w:left w:val="single" w:sz="4" w:space="0" w:color="999999"/>
                  <w:bottom w:val="thinThickThinSmallGap" w:sz="18" w:space="0" w:color="808080" w:themeColor="background1" w:themeShade="80"/>
                  <w:right w:val="single" w:sz="8" w:space="0" w:color="808080" w:themeColor="background1" w:themeShade="80"/>
                </w:tcBorders>
                <w:shd w:val="clear" w:color="auto" w:fill="auto"/>
                <w:vAlign w:val="center"/>
              </w:tcPr>
              <w:p w:rsidR="009B18DE" w:rsidRPr="004F7759" w:rsidRDefault="009B18DE" w:rsidP="00055C6D">
                <w:pPr>
                  <w:spacing w:before="80" w:after="80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4E4647">
                  <w:rPr>
                    <w:rStyle w:val="PlaceholderText"/>
                    <w:rFonts w:ascii="Arial" w:hAnsi="Arial" w:cs="Arial"/>
                    <w:color w:val="3B7E32"/>
                    <w:sz w:val="20"/>
                  </w:rPr>
                  <w:t>Click here to enter the make and model to be replaced</w:t>
                </w:r>
              </w:p>
            </w:tc>
          </w:sdtContent>
        </w:sdt>
      </w:tr>
    </w:tbl>
    <w:p w:rsidR="00AC7752" w:rsidRPr="00AC7752" w:rsidRDefault="00B316BB" w:rsidP="00F91335">
      <w:pPr>
        <w:spacing w:before="120" w:after="0" w:line="180" w:lineRule="exact"/>
        <w:ind w:right="-198"/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</w:pPr>
      <w:r w:rsidRPr="00AA584C">
        <w:rPr>
          <w:rFonts w:ascii="Arial Narrow" w:hAnsi="Arial Narrow" w:cs="Arial"/>
          <w:bCs/>
          <w:i/>
          <w:color w:val="404040" w:themeColor="text1" w:themeTint="BF"/>
          <w:sz w:val="18"/>
          <w:szCs w:val="16"/>
          <w:u w:val="single"/>
        </w:rPr>
        <w:t xml:space="preserve">By </w:t>
      </w:r>
      <w:r w:rsidR="00AF0682" w:rsidRPr="00AA584C">
        <w:rPr>
          <w:rFonts w:ascii="Arial Narrow" w:hAnsi="Arial Narrow" w:cs="Arial"/>
          <w:bCs/>
          <w:i/>
          <w:color w:val="404040" w:themeColor="text1" w:themeTint="BF"/>
          <w:sz w:val="18"/>
          <w:szCs w:val="16"/>
          <w:u w:val="single"/>
        </w:rPr>
        <w:t xml:space="preserve">submitting </w:t>
      </w:r>
      <w:r w:rsidRPr="00AA584C">
        <w:rPr>
          <w:rFonts w:ascii="Arial Narrow" w:hAnsi="Arial Narrow" w:cs="Arial"/>
          <w:bCs/>
          <w:i/>
          <w:color w:val="404040" w:themeColor="text1" w:themeTint="BF"/>
          <w:sz w:val="18"/>
          <w:szCs w:val="16"/>
          <w:u w:val="single"/>
        </w:rPr>
        <w:t>this</w:t>
      </w:r>
      <w:r w:rsidR="005C00DC" w:rsidRPr="00AA584C">
        <w:rPr>
          <w:rFonts w:ascii="Arial Narrow" w:hAnsi="Arial Narrow" w:cs="Arial"/>
          <w:bCs/>
          <w:i/>
          <w:color w:val="404040" w:themeColor="text1" w:themeTint="BF"/>
          <w:sz w:val="18"/>
          <w:szCs w:val="16"/>
          <w:u w:val="single"/>
        </w:rPr>
        <w:t xml:space="preserve"> document</w:t>
      </w:r>
      <w:r w:rsidR="00AF0682" w:rsidRPr="00AC7752">
        <w:rPr>
          <w:rFonts w:ascii="Arial Narrow" w:hAnsi="Arial Narrow" w:cs="Arial"/>
          <w:b/>
          <w:bCs/>
          <w:i/>
          <w:color w:val="404040" w:themeColor="text1" w:themeTint="BF"/>
          <w:sz w:val="18"/>
          <w:szCs w:val="16"/>
        </w:rPr>
        <w:t xml:space="preserve"> </w:t>
      </w:r>
      <w:r w:rsidR="00AF0682" w:rsidRPr="000D5459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with the </w:t>
      </w:r>
      <w:r w:rsidR="000D5459" w:rsidRPr="000D5459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purchase order </w:t>
      </w:r>
      <w:r w:rsidR="00AF0682" w:rsidRPr="000D5459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referenced</w:t>
      </w:r>
      <w:r w:rsidR="000D5459" w:rsidRPr="000D5459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 above</w:t>
      </w:r>
      <w:r w:rsidRPr="000D5459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, </w:t>
      </w:r>
      <w:r w:rsidR="00AF0682" w:rsidRPr="000D5459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the Channel Partner’s principal</w:t>
      </w:r>
      <w:r w:rsidR="00DF1E4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,</w:t>
      </w:r>
      <w:r w:rsidR="00AF0682" w:rsidRPr="000D5459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 owner or general manager </w:t>
      </w:r>
      <w:r w:rsidR="009B18DE" w:rsidRPr="000D5459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is </w:t>
      </w:r>
      <w:r w:rsidR="00DF1E4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accepting the MayDay!Exchange 2016 Magellan Trade-Up offer  and </w:t>
      </w:r>
      <w:r w:rsidR="00ED405A" w:rsidRPr="000D5459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affirm</w:t>
      </w:r>
      <w:r w:rsidR="009B18DE" w:rsidRPr="000D5459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ing</w:t>
      </w:r>
      <w:r w:rsidRPr="000D5459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 to</w:t>
      </w:r>
      <w:r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 </w:t>
      </w:r>
      <w:r w:rsidR="00C142DD"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NCR </w:t>
      </w:r>
      <w:r w:rsidR="00AF0682"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and Datalogic </w:t>
      </w:r>
      <w:r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that all of the listed equipment </w:t>
      </w:r>
      <w:r w:rsidR="00AF0682"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to be replaced </w:t>
      </w:r>
      <w:r w:rsidR="005C00DC"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(a</w:t>
      </w:r>
      <w:r w:rsidR="00ED405A"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) </w:t>
      </w:r>
      <w:r w:rsidR="000D5459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is </w:t>
      </w:r>
      <w:r w:rsidR="00AF0682"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currently </w:t>
      </w:r>
      <w:r w:rsidR="00E80D99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installed and </w:t>
      </w:r>
      <w:r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operating </w:t>
      </w:r>
      <w:r w:rsidR="00AF0682"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at the end-user sites </w:t>
      </w:r>
      <w:r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referenced above</w:t>
      </w:r>
      <w:r w:rsidR="000D5459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;</w:t>
      </w:r>
      <w:r w:rsidR="00AF0682"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 </w:t>
      </w:r>
      <w:r w:rsidR="00ED405A"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(</w:t>
      </w:r>
      <w:r w:rsidR="005C00DC"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b</w:t>
      </w:r>
      <w:r w:rsidR="00ED405A"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)</w:t>
      </w:r>
      <w:r w:rsidR="009130E7"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 </w:t>
      </w:r>
      <w:r w:rsidR="00AF0682"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will be </w:t>
      </w:r>
      <w:r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replaced by the products </w:t>
      </w:r>
      <w:r w:rsidR="002A0293"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ordered via </w:t>
      </w:r>
      <w:r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the </w:t>
      </w:r>
      <w:r w:rsidR="00850D20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accompanying </w:t>
      </w:r>
      <w:r w:rsidR="002A0293"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purchase order</w:t>
      </w:r>
      <w:r w:rsidR="000D5459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;</w:t>
      </w:r>
      <w:r w:rsidR="00850D20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 </w:t>
      </w:r>
      <w:r w:rsidR="00ED405A"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(</w:t>
      </w:r>
      <w:r w:rsidR="005C00DC"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c</w:t>
      </w:r>
      <w:r w:rsidR="00ED405A"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) </w:t>
      </w:r>
      <w:r w:rsid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will be </w:t>
      </w:r>
      <w:r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destroyed </w:t>
      </w:r>
      <w:r w:rsidR="00850D20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beyond </w:t>
      </w:r>
      <w:r w:rsidR="002A0293"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any</w:t>
      </w:r>
      <w:r w:rsidR="00850D20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 practical </w:t>
      </w:r>
      <w:r w:rsidR="002A0293"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repair</w:t>
      </w:r>
      <w:r w:rsid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 </w:t>
      </w:r>
      <w:r w:rsidR="00850D20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or re-use in whole or in part</w:t>
      </w:r>
      <w:r w:rsidR="000D5459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;</w:t>
      </w:r>
      <w:r w:rsidR="00850D20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 a</w:t>
      </w:r>
      <w:r w:rsid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nd (d) will not be resold in whole or in part</w:t>
      </w:r>
      <w:r w:rsidR="00850D20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 other than for scrap</w:t>
      </w:r>
      <w:r w:rsidR="00DF1E4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, </w:t>
      </w:r>
      <w:r w:rsidR="00AA584C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recycling</w:t>
      </w:r>
      <w:r w:rsidR="00DF1E4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 or </w:t>
      </w:r>
      <w:r w:rsidR="00AA584C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reclamation of </w:t>
      </w:r>
      <w:r w:rsidR="000D5459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raw materials.</w:t>
      </w:r>
    </w:p>
    <w:p w:rsidR="00AC7752" w:rsidRPr="00AC7752" w:rsidRDefault="00A6213E">
      <w:pPr>
        <w:spacing w:before="80" w:after="0" w:line="180" w:lineRule="exact"/>
        <w:ind w:right="-202"/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</w:pPr>
      <w:r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By submitting this </w:t>
      </w:r>
      <w:r w:rsidR="005C00DC"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document</w:t>
      </w:r>
      <w:r w:rsidR="00C44BB6"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 to qualify for the </w:t>
      </w:r>
      <w:r w:rsidR="009130E7"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MayDay!Exchange </w:t>
      </w:r>
      <w:r w:rsidR="00C44BB6"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trade-in credits</w:t>
      </w:r>
      <w:r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,</w:t>
      </w:r>
      <w:r w:rsidR="009B18DE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 the Channel Partner’s principal</w:t>
      </w:r>
      <w:r w:rsidR="00DF1E4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,</w:t>
      </w:r>
      <w:r w:rsidR="009B18DE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 owner or general manager </w:t>
      </w:r>
      <w:r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expressly authorize</w:t>
      </w:r>
      <w:r w:rsidR="009B18DE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s</w:t>
      </w:r>
      <w:r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 </w:t>
      </w:r>
      <w:r w:rsidR="00C142DD"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NCR </w:t>
      </w:r>
      <w:r w:rsidR="00AC7752"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and/or Datalogic </w:t>
      </w:r>
      <w:r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to </w:t>
      </w:r>
      <w:r w:rsidR="005C00DC"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contact and/or </w:t>
      </w:r>
      <w:r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audit this transaction with </w:t>
      </w:r>
      <w:r w:rsidR="00DF1E4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the Channel Partner’s </w:t>
      </w:r>
      <w:r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or </w:t>
      </w:r>
      <w:r w:rsidR="00DF1E4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end-user customer’s personnel, and </w:t>
      </w:r>
      <w:r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recognize</w:t>
      </w:r>
      <w:r w:rsidR="00DF1E4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s</w:t>
      </w:r>
      <w:r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 </w:t>
      </w:r>
      <w:r w:rsidR="00C142DD"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NCR’s </w:t>
      </w:r>
      <w:r w:rsidR="005C00DC"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right </w:t>
      </w:r>
      <w:r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to</w:t>
      </w:r>
      <w:r w:rsidR="00D17FD8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 seek remedies in cases of </w:t>
      </w:r>
      <w:r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falsification</w:t>
      </w:r>
      <w:r w:rsidR="00D17FD8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 of this document or transaction including prosecution of civil actions </w:t>
      </w:r>
      <w:r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to the full extent provided </w:t>
      </w:r>
      <w:r w:rsidR="00D17FD8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 xml:space="preserve">by </w:t>
      </w:r>
      <w:r w:rsidRPr="00AC7752">
        <w:rPr>
          <w:rFonts w:ascii="Arial Narrow" w:hAnsi="Arial Narrow" w:cs="Arial"/>
          <w:bCs/>
          <w:i/>
          <w:color w:val="404040" w:themeColor="text1" w:themeTint="BF"/>
          <w:sz w:val="18"/>
          <w:szCs w:val="16"/>
        </w:rPr>
        <w:t>law.</w:t>
      </w:r>
    </w:p>
    <w:sectPr w:rsidR="00AC7752" w:rsidRPr="00AC7752" w:rsidSect="00AA584C">
      <w:headerReference w:type="default" r:id="rId8"/>
      <w:footerReference w:type="default" r:id="rId9"/>
      <w:pgSz w:w="12240" w:h="15840"/>
      <w:pgMar w:top="910" w:right="864" w:bottom="900" w:left="864" w:header="720" w:footer="32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357" w:rsidRDefault="00D70357" w:rsidP="00014F90">
      <w:r>
        <w:separator/>
      </w:r>
    </w:p>
  </w:endnote>
  <w:endnote w:type="continuationSeparator" w:id="0">
    <w:p w:rsidR="00D70357" w:rsidRDefault="00D70357" w:rsidP="00014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ICL Franklin">
    <w:panose1 w:val="020B0504030503020204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000" w:firstRow="0" w:lastRow="0" w:firstColumn="0" w:lastColumn="0" w:noHBand="0" w:noVBand="0"/>
    </w:tblPr>
    <w:tblGrid>
      <w:gridCol w:w="7578"/>
      <w:gridCol w:w="3150"/>
    </w:tblGrid>
    <w:tr w:rsidR="00E275E5" w:rsidRPr="007F35D4" w:rsidTr="000D5459">
      <w:tc>
        <w:tcPr>
          <w:tcW w:w="7578" w:type="dxa"/>
          <w:vAlign w:val="center"/>
        </w:tcPr>
        <w:p w:rsidR="00E275E5" w:rsidRPr="005C00DC" w:rsidRDefault="00C44BB6" w:rsidP="00320234">
          <w:pPr>
            <w:pStyle w:val="Footer"/>
            <w:tabs>
              <w:tab w:val="right" w:pos="10530"/>
            </w:tabs>
            <w:spacing w:after="0"/>
            <w:rPr>
              <w:rFonts w:ascii="Arial Narrow" w:hAnsi="Arial Narrow"/>
              <w:color w:val="43963A"/>
              <w:sz w:val="16"/>
            </w:rPr>
          </w:pPr>
          <w:r>
            <w:rPr>
              <w:rFonts w:ascii="Arial Narrow" w:hAnsi="Arial Narrow"/>
              <w:color w:val="43963A"/>
              <w:sz w:val="16"/>
            </w:rPr>
            <w:t xml:space="preserve">This is a legal document.  </w:t>
          </w:r>
          <w:r w:rsidR="0036184C">
            <w:rPr>
              <w:rFonts w:ascii="Arial Narrow" w:hAnsi="Arial Narrow"/>
              <w:color w:val="43963A"/>
              <w:sz w:val="16"/>
            </w:rPr>
            <w:t xml:space="preserve">Submit electronic </w:t>
          </w:r>
          <w:r w:rsidR="000D5459">
            <w:rPr>
              <w:rFonts w:ascii="Arial Narrow" w:hAnsi="Arial Narrow"/>
              <w:color w:val="43963A"/>
              <w:sz w:val="16"/>
            </w:rPr>
            <w:t xml:space="preserve">copy </w:t>
          </w:r>
          <w:r w:rsidR="00320234">
            <w:rPr>
              <w:rFonts w:ascii="Arial Narrow" w:hAnsi="Arial Narrow"/>
              <w:color w:val="43963A"/>
              <w:sz w:val="16"/>
            </w:rPr>
            <w:t>(.</w:t>
          </w:r>
          <w:proofErr w:type="spellStart"/>
          <w:r w:rsidR="00320234">
            <w:rPr>
              <w:rFonts w:ascii="Arial Narrow" w:hAnsi="Arial Narrow"/>
              <w:color w:val="43963A"/>
              <w:sz w:val="16"/>
            </w:rPr>
            <w:t>docx</w:t>
          </w:r>
          <w:proofErr w:type="spellEnd"/>
          <w:r w:rsidR="00320234">
            <w:rPr>
              <w:rFonts w:ascii="Arial Narrow" w:hAnsi="Arial Narrow"/>
              <w:color w:val="43963A"/>
              <w:sz w:val="16"/>
            </w:rPr>
            <w:t xml:space="preserve"> format required) to Channel Partner Orders with the P.O.</w:t>
          </w:r>
        </w:p>
      </w:tc>
      <w:tc>
        <w:tcPr>
          <w:tcW w:w="3150" w:type="dxa"/>
          <w:vAlign w:val="bottom"/>
        </w:tcPr>
        <w:p w:rsidR="00E275E5" w:rsidRPr="00AC7752" w:rsidRDefault="00320234" w:rsidP="0036184C">
          <w:pPr>
            <w:pStyle w:val="Footer"/>
            <w:tabs>
              <w:tab w:val="clear" w:pos="4320"/>
              <w:tab w:val="clear" w:pos="8640"/>
              <w:tab w:val="right" w:pos="10530"/>
            </w:tabs>
            <w:spacing w:after="0"/>
            <w:jc w:val="right"/>
            <w:rPr>
              <w:rFonts w:ascii="Arial Narrow" w:hAnsi="Arial Narrow"/>
              <w:i/>
              <w:color w:val="54B948"/>
              <w:sz w:val="16"/>
            </w:rPr>
          </w:pPr>
          <w:r>
            <w:rPr>
              <w:rFonts w:ascii="Arial Narrow" w:hAnsi="Arial Narrow"/>
              <w:i/>
              <w:color w:val="54B948"/>
              <w:sz w:val="14"/>
            </w:rPr>
            <w:t>MayD</w:t>
          </w:r>
          <w:r w:rsidR="009130E7" w:rsidRPr="00AC7752">
            <w:rPr>
              <w:rFonts w:ascii="Arial Narrow" w:hAnsi="Arial Narrow"/>
              <w:i/>
              <w:color w:val="54B948"/>
              <w:sz w:val="14"/>
            </w:rPr>
            <w:t xml:space="preserve">ay!Exchange </w:t>
          </w:r>
          <w:r w:rsidR="00E275E5" w:rsidRPr="00AC7752">
            <w:rPr>
              <w:rFonts w:ascii="Arial Narrow" w:hAnsi="Arial Narrow"/>
              <w:i/>
              <w:color w:val="54B948"/>
              <w:sz w:val="14"/>
            </w:rPr>
            <w:t>Trade-In</w:t>
          </w:r>
          <w:r w:rsidR="0036184C" w:rsidRPr="00AC7752">
            <w:rPr>
              <w:rFonts w:ascii="Arial Narrow" w:hAnsi="Arial Narrow"/>
              <w:i/>
              <w:color w:val="54B948"/>
              <w:sz w:val="14"/>
            </w:rPr>
            <w:t xml:space="preserve"> Information</w:t>
          </w:r>
          <w:r w:rsidR="00923479" w:rsidRPr="00AC7752">
            <w:rPr>
              <w:rFonts w:ascii="Arial Narrow" w:hAnsi="Arial Narrow"/>
              <w:i/>
              <w:color w:val="54B948"/>
              <w:sz w:val="14"/>
            </w:rPr>
            <w:t xml:space="preserve">: </w:t>
          </w:r>
          <w:r w:rsidR="0036184C" w:rsidRPr="00AC7752">
            <w:rPr>
              <w:rFonts w:ascii="Arial Narrow" w:hAnsi="Arial Narrow"/>
              <w:i/>
              <w:color w:val="54B948"/>
              <w:sz w:val="14"/>
            </w:rPr>
            <w:t>Datalogic 2016</w:t>
          </w:r>
        </w:p>
      </w:tc>
    </w:tr>
  </w:tbl>
  <w:p w:rsidR="00E275E5" w:rsidRDefault="00E275E5">
    <w:pPr>
      <w:pStyle w:val="Footer"/>
      <w:tabs>
        <w:tab w:val="clear" w:pos="4320"/>
        <w:tab w:val="clear" w:pos="8640"/>
        <w:tab w:val="right" w:pos="10530"/>
      </w:tabs>
      <w:rPr>
        <w:rFonts w:ascii="Arial Narrow" w:hAnsi="Arial Narrow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357" w:rsidRDefault="00D70357" w:rsidP="00014F90">
      <w:r>
        <w:separator/>
      </w:r>
    </w:p>
  </w:footnote>
  <w:footnote w:type="continuationSeparator" w:id="0">
    <w:p w:rsidR="00D70357" w:rsidRDefault="00D70357" w:rsidP="00014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2718"/>
      <w:gridCol w:w="5310"/>
      <w:gridCol w:w="2700"/>
    </w:tblGrid>
    <w:tr w:rsidR="00E275E5" w:rsidTr="00E275E5">
      <w:trPr>
        <w:trHeight w:val="630"/>
      </w:trPr>
      <w:tc>
        <w:tcPr>
          <w:tcW w:w="2718" w:type="dxa"/>
          <w:vAlign w:val="center"/>
        </w:tcPr>
        <w:p w:rsidR="00E275E5" w:rsidRDefault="002B6424" w:rsidP="00E275E5">
          <w:pPr>
            <w:pStyle w:val="Header"/>
            <w:spacing w:after="0"/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 wp14:anchorId="54A2D5D6" wp14:editId="05F251C1">
                <wp:simplePos x="0" y="0"/>
                <wp:positionH relativeFrom="column">
                  <wp:posOffset>-775970</wp:posOffset>
                </wp:positionH>
                <wp:positionV relativeFrom="paragraph">
                  <wp:posOffset>17780</wp:posOffset>
                </wp:positionV>
                <wp:extent cx="802640" cy="405130"/>
                <wp:effectExtent l="0" t="0" r="0" b="0"/>
                <wp:wrapTight wrapText="bothSides">
                  <wp:wrapPolygon edited="0">
                    <wp:start x="0" y="0"/>
                    <wp:lineTo x="0" y="20313"/>
                    <wp:lineTo x="21019" y="20313"/>
                    <wp:lineTo x="21019" y="0"/>
                    <wp:lineTo x="0" y="0"/>
                  </wp:wrapPolygon>
                </wp:wrapTight>
                <wp:docPr id="1" name="Picture 1" descr="NCR_GlobalPartnerProgra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NCR_GlobalPartnerProgra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2640" cy="405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10" w:type="dxa"/>
          <w:vAlign w:val="center"/>
        </w:tcPr>
        <w:p w:rsidR="00E275E5" w:rsidRPr="007F35D4" w:rsidRDefault="00320234" w:rsidP="008B6883">
          <w:pPr>
            <w:spacing w:after="0"/>
            <w:jc w:val="center"/>
            <w:rPr>
              <w:rFonts w:ascii="Arial" w:hAnsi="Arial" w:cs="Arial"/>
              <w:b/>
              <w:bCs/>
              <w:color w:val="43963A"/>
              <w:sz w:val="36"/>
              <w:szCs w:val="36"/>
            </w:rPr>
          </w:pPr>
          <w:r>
            <w:rPr>
              <w:rFonts w:ascii="Arial" w:hAnsi="Arial" w:cs="Arial"/>
              <w:b/>
              <w:color w:val="43963A"/>
              <w:sz w:val="30"/>
            </w:rPr>
            <w:t>MayD</w:t>
          </w:r>
          <w:r w:rsidR="00E275E5" w:rsidRPr="007F35D4">
            <w:rPr>
              <w:rFonts w:ascii="Arial" w:hAnsi="Arial" w:cs="Arial"/>
              <w:b/>
              <w:color w:val="43963A"/>
              <w:sz w:val="30"/>
            </w:rPr>
            <w:t xml:space="preserve">ay!Exchange </w:t>
          </w:r>
          <w:r w:rsidR="008B6883">
            <w:rPr>
              <w:rFonts w:ascii="Arial" w:hAnsi="Arial" w:cs="Arial"/>
              <w:b/>
              <w:color w:val="43963A"/>
              <w:sz w:val="30"/>
            </w:rPr>
            <w:t>Magellan</w:t>
          </w:r>
          <w:r w:rsidR="00E45802">
            <w:rPr>
              <w:rFonts w:ascii="Arial" w:hAnsi="Arial" w:cs="Arial"/>
              <w:b/>
              <w:color w:val="43963A"/>
              <w:sz w:val="30"/>
            </w:rPr>
            <w:br/>
            <w:t xml:space="preserve"> Trade-Up</w:t>
          </w:r>
          <w:r w:rsidR="00E275E5" w:rsidRPr="007F35D4">
            <w:rPr>
              <w:rFonts w:ascii="Arial" w:hAnsi="Arial" w:cs="Arial"/>
              <w:b/>
              <w:color w:val="43963A"/>
              <w:sz w:val="30"/>
            </w:rPr>
            <w:t xml:space="preserve"> </w:t>
          </w:r>
          <w:r w:rsidR="008B6883">
            <w:rPr>
              <w:rFonts w:ascii="Arial" w:hAnsi="Arial" w:cs="Arial"/>
              <w:b/>
              <w:color w:val="43963A"/>
              <w:sz w:val="30"/>
            </w:rPr>
            <w:t>Information</w:t>
          </w:r>
        </w:p>
      </w:tc>
      <w:tc>
        <w:tcPr>
          <w:tcW w:w="2700" w:type="dxa"/>
          <w:vAlign w:val="center"/>
        </w:tcPr>
        <w:p w:rsidR="00E275E5" w:rsidRPr="00CE0F2E" w:rsidRDefault="00CE0F2E" w:rsidP="00DF1E42">
          <w:pPr>
            <w:pStyle w:val="Header"/>
            <w:spacing w:after="0"/>
            <w:jc w:val="right"/>
            <w:rPr>
              <w:rFonts w:ascii="Arial" w:hAnsi="Arial" w:cs="Arial"/>
              <w:i/>
              <w:color w:val="3B7E32"/>
              <w:sz w:val="16"/>
              <w:szCs w:val="16"/>
            </w:rPr>
          </w:pPr>
          <w:r w:rsidRPr="00CE0F2E">
            <w:rPr>
              <w:rFonts w:ascii="Arial" w:hAnsi="Arial" w:cs="Arial"/>
              <w:i/>
              <w:color w:val="3B7E32"/>
              <w:sz w:val="14"/>
              <w:szCs w:val="16"/>
            </w:rPr>
            <w:t>Submit this form with your</w:t>
          </w:r>
          <w:r w:rsidR="008870D4">
            <w:rPr>
              <w:rFonts w:ascii="Arial" w:hAnsi="Arial" w:cs="Arial"/>
              <w:i/>
              <w:color w:val="3B7E32"/>
              <w:sz w:val="14"/>
              <w:szCs w:val="16"/>
            </w:rPr>
            <w:t xml:space="preserve"> </w:t>
          </w:r>
          <w:r w:rsidRPr="00CE0F2E">
            <w:rPr>
              <w:rFonts w:ascii="Arial" w:hAnsi="Arial" w:cs="Arial"/>
              <w:i/>
              <w:color w:val="3B7E32"/>
              <w:sz w:val="14"/>
              <w:szCs w:val="16"/>
            </w:rPr>
            <w:t xml:space="preserve">P.O. </w:t>
          </w:r>
          <w:r w:rsidR="008870D4">
            <w:rPr>
              <w:rFonts w:ascii="Arial" w:hAnsi="Arial" w:cs="Arial"/>
              <w:i/>
              <w:color w:val="3B7E32"/>
              <w:sz w:val="14"/>
              <w:szCs w:val="16"/>
            </w:rPr>
            <w:br/>
          </w:r>
          <w:r w:rsidRPr="00CE0F2E">
            <w:rPr>
              <w:rFonts w:ascii="Arial" w:hAnsi="Arial" w:cs="Arial"/>
              <w:i/>
              <w:color w:val="3B7E32"/>
              <w:sz w:val="14"/>
              <w:szCs w:val="16"/>
            </w:rPr>
            <w:t xml:space="preserve">in </w:t>
          </w:r>
          <w:r w:rsidRPr="005A2DB7">
            <w:rPr>
              <w:rFonts w:ascii="Arial" w:hAnsi="Arial" w:cs="Arial"/>
              <w:i/>
              <w:color w:val="3B7E32"/>
              <w:sz w:val="14"/>
              <w:szCs w:val="16"/>
            </w:rPr>
            <w:t>native .</w:t>
          </w:r>
          <w:proofErr w:type="spellStart"/>
          <w:r w:rsidRPr="005A2DB7">
            <w:rPr>
              <w:rFonts w:ascii="Arial" w:hAnsi="Arial" w:cs="Arial"/>
              <w:i/>
              <w:color w:val="3B7E32"/>
              <w:sz w:val="14"/>
              <w:szCs w:val="16"/>
            </w:rPr>
            <w:t>docx</w:t>
          </w:r>
          <w:proofErr w:type="spellEnd"/>
          <w:r w:rsidRPr="005A2DB7">
            <w:rPr>
              <w:rFonts w:ascii="Arial" w:hAnsi="Arial" w:cs="Arial"/>
              <w:i/>
              <w:color w:val="3B7E32"/>
              <w:sz w:val="14"/>
              <w:szCs w:val="16"/>
            </w:rPr>
            <w:t xml:space="preserve"> format</w:t>
          </w:r>
          <w:r w:rsidR="00DF1E42" w:rsidRPr="005A2DB7">
            <w:rPr>
              <w:rFonts w:ascii="Arial" w:hAnsi="Arial" w:cs="Arial"/>
              <w:i/>
              <w:color w:val="3B7E32"/>
              <w:sz w:val="14"/>
              <w:szCs w:val="16"/>
            </w:rPr>
            <w:t xml:space="preserve"> only</w:t>
          </w:r>
          <w:r w:rsidRPr="00CE0F2E">
            <w:rPr>
              <w:rFonts w:ascii="Arial" w:hAnsi="Arial" w:cs="Arial"/>
              <w:i/>
              <w:color w:val="3B7E32"/>
              <w:sz w:val="14"/>
              <w:szCs w:val="16"/>
            </w:rPr>
            <w:t>.</w:t>
          </w:r>
          <w:r w:rsidR="00DF1E42">
            <w:rPr>
              <w:rFonts w:ascii="Arial" w:hAnsi="Arial" w:cs="Arial"/>
              <w:i/>
              <w:color w:val="3B7E32"/>
              <w:sz w:val="14"/>
              <w:szCs w:val="16"/>
            </w:rPr>
            <w:br/>
          </w:r>
          <w:r w:rsidRPr="00CE0F2E">
            <w:rPr>
              <w:rFonts w:ascii="Arial" w:hAnsi="Arial" w:cs="Arial"/>
              <w:i/>
              <w:color w:val="3B7E32"/>
              <w:sz w:val="14"/>
              <w:szCs w:val="16"/>
            </w:rPr>
            <w:t xml:space="preserve"> Scans, PDFs etc. not accepted.</w:t>
          </w:r>
        </w:p>
      </w:tc>
    </w:tr>
  </w:tbl>
  <w:p w:rsidR="00E275E5" w:rsidRPr="00E275E5" w:rsidRDefault="00E275E5" w:rsidP="00AA584C">
    <w:pPr>
      <w:pStyle w:val="Header"/>
      <w:rPr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2B5F"/>
    <w:multiLevelType w:val="hybridMultilevel"/>
    <w:tmpl w:val="47781A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1925F2"/>
    <w:multiLevelType w:val="hybridMultilevel"/>
    <w:tmpl w:val="E7CE6F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B120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169630B9"/>
    <w:multiLevelType w:val="hybridMultilevel"/>
    <w:tmpl w:val="C47E9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DF178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E9C6CAE"/>
    <w:multiLevelType w:val="hybridMultilevel"/>
    <w:tmpl w:val="ED56888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2CD227A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57621D4"/>
    <w:multiLevelType w:val="hybridMultilevel"/>
    <w:tmpl w:val="EC1A4C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33D3DF0"/>
    <w:multiLevelType w:val="hybridMultilevel"/>
    <w:tmpl w:val="BADACF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834C0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2334453"/>
    <w:multiLevelType w:val="hybridMultilevel"/>
    <w:tmpl w:val="ED5688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F36D73"/>
    <w:multiLevelType w:val="hybridMultilevel"/>
    <w:tmpl w:val="5D54CFFC"/>
    <w:lvl w:ilvl="0" w:tplc="6078575E">
      <w:start w:val="1"/>
      <w:numFmt w:val="bullet"/>
      <w:lvlText w:val=""/>
      <w:lvlJc w:val="left"/>
      <w:pPr>
        <w:tabs>
          <w:tab w:val="num" w:pos="1152"/>
        </w:tabs>
        <w:ind w:left="1152" w:hanging="57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2">
    <w:nsid w:val="566B0B5B"/>
    <w:multiLevelType w:val="hybridMultilevel"/>
    <w:tmpl w:val="A336F6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71A11A0"/>
    <w:multiLevelType w:val="hybridMultilevel"/>
    <w:tmpl w:val="A336F6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1B6249"/>
    <w:multiLevelType w:val="hybridMultilevel"/>
    <w:tmpl w:val="C686C0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E876E1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3DA54B6"/>
    <w:multiLevelType w:val="hybridMultilevel"/>
    <w:tmpl w:val="2772A1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D962ABB"/>
    <w:multiLevelType w:val="hybridMultilevel"/>
    <w:tmpl w:val="E5FEEEF8"/>
    <w:lvl w:ilvl="0" w:tplc="6078575E">
      <w:start w:val="1"/>
      <w:numFmt w:val="bullet"/>
      <w:lvlText w:val=""/>
      <w:lvlJc w:val="left"/>
      <w:pPr>
        <w:tabs>
          <w:tab w:val="num" w:pos="1152"/>
        </w:tabs>
        <w:ind w:left="1152" w:hanging="57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5"/>
  </w:num>
  <w:num w:numId="5">
    <w:abstractNumId w:val="14"/>
  </w:num>
  <w:num w:numId="6">
    <w:abstractNumId w:val="2"/>
  </w:num>
  <w:num w:numId="7">
    <w:abstractNumId w:val="13"/>
  </w:num>
  <w:num w:numId="8">
    <w:abstractNumId w:val="12"/>
  </w:num>
  <w:num w:numId="9">
    <w:abstractNumId w:val="10"/>
  </w:num>
  <w:num w:numId="10">
    <w:abstractNumId w:val="5"/>
  </w:num>
  <w:num w:numId="11">
    <w:abstractNumId w:val="17"/>
  </w:num>
  <w:num w:numId="12">
    <w:abstractNumId w:val="0"/>
  </w:num>
  <w:num w:numId="13">
    <w:abstractNumId w:val="11"/>
  </w:num>
  <w:num w:numId="14">
    <w:abstractNumId w:val="8"/>
  </w:num>
  <w:num w:numId="15">
    <w:abstractNumId w:val="1"/>
  </w:num>
  <w:num w:numId="16">
    <w:abstractNumId w:val="16"/>
  </w:num>
  <w:num w:numId="17">
    <w:abstractNumId w:val="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A44"/>
    <w:rsid w:val="000039BA"/>
    <w:rsid w:val="00014F90"/>
    <w:rsid w:val="00046A44"/>
    <w:rsid w:val="000A272F"/>
    <w:rsid w:val="000D5459"/>
    <w:rsid w:val="000F1581"/>
    <w:rsid w:val="00107882"/>
    <w:rsid w:val="001B496E"/>
    <w:rsid w:val="002A0293"/>
    <w:rsid w:val="002B6424"/>
    <w:rsid w:val="002D71ED"/>
    <w:rsid w:val="002D7419"/>
    <w:rsid w:val="00320234"/>
    <w:rsid w:val="00350A88"/>
    <w:rsid w:val="0036184C"/>
    <w:rsid w:val="0037042E"/>
    <w:rsid w:val="00387472"/>
    <w:rsid w:val="00396AD1"/>
    <w:rsid w:val="003D6119"/>
    <w:rsid w:val="0045055C"/>
    <w:rsid w:val="004748FB"/>
    <w:rsid w:val="004E4647"/>
    <w:rsid w:val="004F7759"/>
    <w:rsid w:val="0054124E"/>
    <w:rsid w:val="0059189E"/>
    <w:rsid w:val="005968B2"/>
    <w:rsid w:val="005A2DB7"/>
    <w:rsid w:val="005C00DC"/>
    <w:rsid w:val="005F488F"/>
    <w:rsid w:val="006568C9"/>
    <w:rsid w:val="006F0BC7"/>
    <w:rsid w:val="006F389E"/>
    <w:rsid w:val="00714DB0"/>
    <w:rsid w:val="007C1A19"/>
    <w:rsid w:val="007D2441"/>
    <w:rsid w:val="007F35D4"/>
    <w:rsid w:val="007F47FC"/>
    <w:rsid w:val="00850D20"/>
    <w:rsid w:val="008870D4"/>
    <w:rsid w:val="008B6883"/>
    <w:rsid w:val="00901364"/>
    <w:rsid w:val="009130E7"/>
    <w:rsid w:val="00923479"/>
    <w:rsid w:val="009349F7"/>
    <w:rsid w:val="009728AF"/>
    <w:rsid w:val="009B18DE"/>
    <w:rsid w:val="009C12D1"/>
    <w:rsid w:val="009D680E"/>
    <w:rsid w:val="00A113E7"/>
    <w:rsid w:val="00A6213E"/>
    <w:rsid w:val="00A82E1F"/>
    <w:rsid w:val="00AA584C"/>
    <w:rsid w:val="00AC7752"/>
    <w:rsid w:val="00AE7DC1"/>
    <w:rsid w:val="00AF0682"/>
    <w:rsid w:val="00B316BB"/>
    <w:rsid w:val="00BD20A9"/>
    <w:rsid w:val="00C142DD"/>
    <w:rsid w:val="00C32DF5"/>
    <w:rsid w:val="00C44BB6"/>
    <w:rsid w:val="00C53792"/>
    <w:rsid w:val="00C65E11"/>
    <w:rsid w:val="00CE0F2E"/>
    <w:rsid w:val="00D0602B"/>
    <w:rsid w:val="00D17FD8"/>
    <w:rsid w:val="00D57C5F"/>
    <w:rsid w:val="00D70357"/>
    <w:rsid w:val="00D71710"/>
    <w:rsid w:val="00DB12FA"/>
    <w:rsid w:val="00DF1E42"/>
    <w:rsid w:val="00E10A6F"/>
    <w:rsid w:val="00E25909"/>
    <w:rsid w:val="00E275E5"/>
    <w:rsid w:val="00E45802"/>
    <w:rsid w:val="00E65A19"/>
    <w:rsid w:val="00E80D99"/>
    <w:rsid w:val="00E827A1"/>
    <w:rsid w:val="00ED405A"/>
    <w:rsid w:val="00EE4F99"/>
    <w:rsid w:val="00F91335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20"/>
    </w:pPr>
    <w:rPr>
      <w:rFonts w:ascii="Book Antiqua" w:hAnsi="Book Antiqua"/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sz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NormalIndent">
    <w:name w:val="Normal Indent"/>
    <w:basedOn w:val="Normal"/>
    <w:pPr>
      <w:spacing w:line="240" w:lineRule="exact"/>
      <w:ind w:left="720"/>
    </w:pPr>
    <w:rPr>
      <w:rFonts w:ascii="Palatino" w:hAnsi="Palatino"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right" w:pos="8313"/>
      </w:tabs>
      <w:spacing w:before="360" w:after="0"/>
    </w:pPr>
    <w:rPr>
      <w:rFonts w:ascii="Arial" w:hAnsi="Arial"/>
      <w:b/>
      <w:caps/>
    </w:rPr>
  </w:style>
  <w:style w:type="paragraph" w:styleId="Caption">
    <w:name w:val="caption"/>
    <w:basedOn w:val="Normal"/>
    <w:next w:val="Normal"/>
    <w:qFormat/>
    <w:pPr>
      <w:tabs>
        <w:tab w:val="left" w:pos="2520"/>
      </w:tabs>
      <w:spacing w:after="0"/>
      <w:ind w:right="-1043"/>
      <w:jc w:val="both"/>
    </w:pPr>
    <w:rPr>
      <w:rFonts w:ascii="ICL Franklin" w:hAnsi="ICL Franklin"/>
      <w:b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Arial" w:hAnsi="Arial" w:cs="Arial"/>
      <w:i/>
      <w:iCs/>
      <w:sz w:val="20"/>
    </w:rPr>
  </w:style>
  <w:style w:type="paragraph" w:styleId="BodyText2">
    <w:name w:val="Body Text 2"/>
    <w:basedOn w:val="Normal"/>
    <w:pPr>
      <w:ind w:right="2862"/>
    </w:pPr>
    <w:rPr>
      <w:rFonts w:ascii="Arial" w:hAnsi="Arial" w:cs="Arial"/>
      <w:sz w:val="18"/>
    </w:rPr>
  </w:style>
  <w:style w:type="paragraph" w:styleId="BodyText3">
    <w:name w:val="Body Text 3"/>
    <w:basedOn w:val="Normal"/>
    <w:pPr>
      <w:jc w:val="both"/>
    </w:pPr>
    <w:rPr>
      <w:rFonts w:ascii="Arial" w:hAnsi="Arial" w:cs="Arial"/>
      <w:sz w:val="20"/>
    </w:rPr>
  </w:style>
  <w:style w:type="character" w:styleId="Hyperlink">
    <w:name w:val="Hyperlink"/>
    <w:rPr>
      <w:color w:val="0000FF"/>
      <w:u w:val="single"/>
    </w:rPr>
  </w:style>
  <w:style w:type="table" w:styleId="TableGrid">
    <w:name w:val="Table Grid"/>
    <w:basedOn w:val="TableNormal"/>
    <w:rsid w:val="00046A44"/>
    <w:pPr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65A19"/>
    <w:rPr>
      <w:color w:val="808080"/>
    </w:rPr>
  </w:style>
  <w:style w:type="paragraph" w:styleId="BalloonText">
    <w:name w:val="Balloon Text"/>
    <w:basedOn w:val="Normal"/>
    <w:link w:val="BalloonTextChar"/>
    <w:rsid w:val="00E65A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65A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20"/>
    </w:pPr>
    <w:rPr>
      <w:rFonts w:ascii="Book Antiqua" w:hAnsi="Book Antiqua"/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sz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NormalIndent">
    <w:name w:val="Normal Indent"/>
    <w:basedOn w:val="Normal"/>
    <w:pPr>
      <w:spacing w:line="240" w:lineRule="exact"/>
      <w:ind w:left="720"/>
    </w:pPr>
    <w:rPr>
      <w:rFonts w:ascii="Palatino" w:hAnsi="Palatino"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right" w:pos="8313"/>
      </w:tabs>
      <w:spacing w:before="360" w:after="0"/>
    </w:pPr>
    <w:rPr>
      <w:rFonts w:ascii="Arial" w:hAnsi="Arial"/>
      <w:b/>
      <w:caps/>
    </w:rPr>
  </w:style>
  <w:style w:type="paragraph" w:styleId="Caption">
    <w:name w:val="caption"/>
    <w:basedOn w:val="Normal"/>
    <w:next w:val="Normal"/>
    <w:qFormat/>
    <w:pPr>
      <w:tabs>
        <w:tab w:val="left" w:pos="2520"/>
      </w:tabs>
      <w:spacing w:after="0"/>
      <w:ind w:right="-1043"/>
      <w:jc w:val="both"/>
    </w:pPr>
    <w:rPr>
      <w:rFonts w:ascii="ICL Franklin" w:hAnsi="ICL Franklin"/>
      <w:b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Arial" w:hAnsi="Arial" w:cs="Arial"/>
      <w:i/>
      <w:iCs/>
      <w:sz w:val="20"/>
    </w:rPr>
  </w:style>
  <w:style w:type="paragraph" w:styleId="BodyText2">
    <w:name w:val="Body Text 2"/>
    <w:basedOn w:val="Normal"/>
    <w:pPr>
      <w:ind w:right="2862"/>
    </w:pPr>
    <w:rPr>
      <w:rFonts w:ascii="Arial" w:hAnsi="Arial" w:cs="Arial"/>
      <w:sz w:val="18"/>
    </w:rPr>
  </w:style>
  <w:style w:type="paragraph" w:styleId="BodyText3">
    <w:name w:val="Body Text 3"/>
    <w:basedOn w:val="Normal"/>
    <w:pPr>
      <w:jc w:val="both"/>
    </w:pPr>
    <w:rPr>
      <w:rFonts w:ascii="Arial" w:hAnsi="Arial" w:cs="Arial"/>
      <w:sz w:val="20"/>
    </w:rPr>
  </w:style>
  <w:style w:type="character" w:styleId="Hyperlink">
    <w:name w:val="Hyperlink"/>
    <w:rPr>
      <w:color w:val="0000FF"/>
      <w:u w:val="single"/>
    </w:rPr>
  </w:style>
  <w:style w:type="table" w:styleId="TableGrid">
    <w:name w:val="Table Grid"/>
    <w:basedOn w:val="TableNormal"/>
    <w:rsid w:val="00046A44"/>
    <w:pPr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65A19"/>
    <w:rPr>
      <w:color w:val="808080"/>
    </w:rPr>
  </w:style>
  <w:style w:type="paragraph" w:styleId="BalloonText">
    <w:name w:val="Balloon Text"/>
    <w:basedOn w:val="Normal"/>
    <w:link w:val="BalloonTextChar"/>
    <w:rsid w:val="00E65A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65A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NSEVENTER\Application%20Data\Microsoft\Templates\Exception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F42E30A43F4BE8AAD221AE1B648A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3397B2-702C-48B4-8BDB-337044456C13}"/>
      </w:docPartPr>
      <w:docPartBody>
        <w:p w:rsidR="0061793F" w:rsidRDefault="004635B8" w:rsidP="004635B8">
          <w:pPr>
            <w:pStyle w:val="45F42E30A43F4BE8AAD221AE1B648A4A29"/>
          </w:pPr>
          <w:r w:rsidRPr="00AC7752">
            <w:rPr>
              <w:rStyle w:val="PlaceholderText"/>
              <w:rFonts w:ascii="Arial" w:hAnsi="Arial" w:cs="Arial"/>
              <w:color w:val="3B7E32"/>
              <w:sz w:val="22"/>
            </w:rPr>
            <w:t>Click here to enter your Channel Partner Name</w:t>
          </w:r>
        </w:p>
      </w:docPartBody>
    </w:docPart>
    <w:docPart>
      <w:docPartPr>
        <w:name w:val="50AA7E5C9AA949E6A30DBC8E5E4AE7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4191B8-174A-4A8D-8809-F067E4A71018}"/>
      </w:docPartPr>
      <w:docPartBody>
        <w:p w:rsidR="0061793F" w:rsidRDefault="004635B8" w:rsidP="004635B8">
          <w:pPr>
            <w:pStyle w:val="50AA7E5C9AA949E6A30DBC8E5E4AE7D529"/>
          </w:pPr>
          <w:r w:rsidRPr="00AC7752">
            <w:rPr>
              <w:rStyle w:val="PlaceholderText"/>
              <w:rFonts w:ascii="Arial" w:hAnsi="Arial" w:cs="Arial"/>
              <w:color w:val="3B7E32"/>
              <w:sz w:val="22"/>
            </w:rPr>
            <w:t>Click here to enter your Channel Partner NCR ID Number</w:t>
          </w:r>
        </w:p>
      </w:docPartBody>
    </w:docPart>
    <w:docPart>
      <w:docPartPr>
        <w:name w:val="8D38A387CE254D948825A287BE964A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3FFB73-9037-46AA-B333-B86F5C984C05}"/>
      </w:docPartPr>
      <w:docPartBody>
        <w:p w:rsidR="0061793F" w:rsidRDefault="004635B8" w:rsidP="004635B8">
          <w:pPr>
            <w:pStyle w:val="8D38A387CE254D948825A287BE964A0229"/>
          </w:pPr>
          <w:r w:rsidRPr="00AC7752">
            <w:rPr>
              <w:rStyle w:val="PlaceholderText"/>
              <w:rFonts w:ascii="Arial" w:hAnsi="Arial" w:cs="Arial"/>
              <w:color w:val="3B7E32"/>
              <w:sz w:val="22"/>
            </w:rPr>
            <w:t>Click here to enter your P.O. number for this order</w:t>
          </w:r>
        </w:p>
      </w:docPartBody>
    </w:docPart>
    <w:docPart>
      <w:docPartPr>
        <w:name w:val="73E4404EA02E406C9B33E72D451465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026C2F-00CF-4070-9713-C330EB2B1787}"/>
      </w:docPartPr>
      <w:docPartBody>
        <w:p w:rsidR="0061793F" w:rsidRDefault="004635B8" w:rsidP="004635B8">
          <w:pPr>
            <w:pStyle w:val="73E4404EA02E406C9B33E72D451465D326"/>
          </w:pPr>
          <w:r w:rsidRPr="004E4647">
            <w:rPr>
              <w:rStyle w:val="PlaceholderText"/>
              <w:rFonts w:ascii="Arial" w:hAnsi="Arial" w:cs="Arial"/>
              <w:color w:val="3B7E32"/>
              <w:sz w:val="20"/>
            </w:rPr>
            <w:t>Click here to enter the name of the end-user/customer for these units</w:t>
          </w:r>
        </w:p>
      </w:docPartBody>
    </w:docPart>
    <w:docPart>
      <w:docPartPr>
        <w:name w:val="A25EF0DDFEFF4AA3B92FB78025BEA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C79C01-6CC1-4766-88D8-F77EF951991D}"/>
      </w:docPartPr>
      <w:docPartBody>
        <w:p w:rsidR="0061793F" w:rsidRDefault="004635B8" w:rsidP="004635B8">
          <w:pPr>
            <w:pStyle w:val="A25EF0DDFEFF4AA3B92FB78025BEA8FE24"/>
          </w:pPr>
          <w:r w:rsidRPr="00AC7752">
            <w:rPr>
              <w:rStyle w:val="PlaceholderText"/>
              <w:rFonts w:ascii="Arial" w:hAnsi="Arial" w:cs="Arial"/>
              <w:color w:val="3B7E32"/>
              <w:sz w:val="22"/>
            </w:rPr>
            <w:t>Click here to enter the date of this P.O.</w:t>
          </w:r>
        </w:p>
      </w:docPartBody>
    </w:docPart>
    <w:docPart>
      <w:docPartPr>
        <w:name w:val="AA1C658DC8ED4C59BEFE6317EA104E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FEF793-2A1F-4058-A123-F6BEC7EBB6D0}"/>
      </w:docPartPr>
      <w:docPartBody>
        <w:p w:rsidR="0061793F" w:rsidRDefault="004635B8" w:rsidP="004635B8">
          <w:pPr>
            <w:pStyle w:val="AA1C658DC8ED4C59BEFE6317EA104EEF16"/>
          </w:pPr>
          <w:r w:rsidRPr="001B496E">
            <w:rPr>
              <w:rStyle w:val="PlaceholderText"/>
              <w:rFonts w:ascii="Arial" w:hAnsi="Arial" w:cs="Arial"/>
              <w:color w:val="3B7E32"/>
              <w:sz w:val="20"/>
            </w:rPr>
            <w:t>QTY</w:t>
          </w:r>
        </w:p>
      </w:docPartBody>
    </w:docPart>
    <w:docPart>
      <w:docPartPr>
        <w:name w:val="A4A3043AA8A448B0BF450987E0F412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B686BC-B861-4BE5-A51C-367A986B196D}"/>
      </w:docPartPr>
      <w:docPartBody>
        <w:p w:rsidR="0061793F" w:rsidRDefault="004635B8" w:rsidP="004635B8">
          <w:pPr>
            <w:pStyle w:val="A4A3043AA8A448B0BF450987E0F412FF11"/>
          </w:pPr>
          <w:r w:rsidRPr="004E4647">
            <w:rPr>
              <w:rStyle w:val="PlaceholderText"/>
              <w:rFonts w:ascii="Arial" w:hAnsi="Arial" w:cs="Arial"/>
              <w:color w:val="3B7E32"/>
              <w:sz w:val="20"/>
            </w:rPr>
            <w:t>Click here to enter the make and model to be replaced</w:t>
          </w:r>
        </w:p>
      </w:docPartBody>
    </w:docPart>
    <w:docPart>
      <w:docPartPr>
        <w:name w:val="8755103A4E3B40ABAEA0F2B9E90D44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9CC28E-1F04-46E1-A71B-F8548FFDE6C4}"/>
      </w:docPartPr>
      <w:docPartBody>
        <w:p w:rsidR="0061793F" w:rsidRDefault="004635B8" w:rsidP="004635B8">
          <w:pPr>
            <w:pStyle w:val="8755103A4E3B40ABAEA0F2B9E90D442A11"/>
          </w:pPr>
          <w:r w:rsidRPr="004E4647">
            <w:rPr>
              <w:rStyle w:val="PlaceholderText"/>
              <w:rFonts w:ascii="Arial" w:hAnsi="Arial" w:cs="Arial"/>
              <w:color w:val="3B7E32"/>
              <w:sz w:val="20"/>
            </w:rPr>
            <w:t>Enter the NCR PIN/PID of the replacement units being ordered</w:t>
          </w:r>
        </w:p>
      </w:docPartBody>
    </w:docPart>
    <w:docPart>
      <w:docPartPr>
        <w:name w:val="69721510F8114FD4B43326F6E885C4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4A3B4D-FC1F-4537-9D78-61A8088148DC}"/>
      </w:docPartPr>
      <w:docPartBody>
        <w:p w:rsidR="0061793F" w:rsidRDefault="004635B8" w:rsidP="004635B8">
          <w:pPr>
            <w:pStyle w:val="69721510F8114FD4B43326F6E885C48E2"/>
          </w:pPr>
          <w:r w:rsidRPr="004E4647">
            <w:rPr>
              <w:rStyle w:val="PlaceholderText"/>
              <w:rFonts w:ascii="Arial" w:hAnsi="Arial" w:cs="Arial"/>
              <w:color w:val="3B7E32"/>
              <w:sz w:val="20"/>
            </w:rPr>
            <w:t>Click here to enter the name of the end-user/customer for these units</w:t>
          </w:r>
        </w:p>
      </w:docPartBody>
    </w:docPart>
    <w:docPart>
      <w:docPartPr>
        <w:name w:val="A38805B44FB9416C9A5B031E27CE6B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A9D7CA-36D7-4BE2-8CD6-794F5DC68C8B}"/>
      </w:docPartPr>
      <w:docPartBody>
        <w:p w:rsidR="0061793F" w:rsidRDefault="004635B8" w:rsidP="004635B8">
          <w:pPr>
            <w:pStyle w:val="A38805B44FB9416C9A5B031E27CE6B1B2"/>
          </w:pPr>
          <w:r w:rsidRPr="004E4647">
            <w:rPr>
              <w:rStyle w:val="PlaceholderText"/>
              <w:rFonts w:ascii="Arial" w:hAnsi="Arial" w:cs="Arial"/>
              <w:color w:val="3B7E32"/>
              <w:sz w:val="20"/>
            </w:rPr>
            <w:t>Click here to enter the make and model to be replaced</w:t>
          </w:r>
        </w:p>
      </w:docPartBody>
    </w:docPart>
    <w:docPart>
      <w:docPartPr>
        <w:name w:val="EE96135B550F456C94AF82C669ACD3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F614B1-DC61-4B6A-9A46-C0C83BA71678}"/>
      </w:docPartPr>
      <w:docPartBody>
        <w:p w:rsidR="0061793F" w:rsidRDefault="004635B8" w:rsidP="004635B8">
          <w:pPr>
            <w:pStyle w:val="EE96135B550F456C94AF82C669ACD3732"/>
          </w:pPr>
          <w:r w:rsidRPr="004E4647">
            <w:rPr>
              <w:rStyle w:val="PlaceholderText"/>
              <w:rFonts w:ascii="Arial" w:hAnsi="Arial" w:cs="Arial"/>
              <w:color w:val="3B7E32"/>
              <w:sz w:val="20"/>
            </w:rPr>
            <w:t>Click here to enter the name of the end-user/customer for these units</w:t>
          </w:r>
        </w:p>
      </w:docPartBody>
    </w:docPart>
    <w:docPart>
      <w:docPartPr>
        <w:name w:val="7A0C6AD8F289484FA39E67CF064E1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E04BF-6685-4107-87FE-CDED9F8B08EA}"/>
      </w:docPartPr>
      <w:docPartBody>
        <w:p w:rsidR="0061793F" w:rsidRDefault="004635B8" w:rsidP="004635B8">
          <w:pPr>
            <w:pStyle w:val="7A0C6AD8F289484FA39E67CF064E19722"/>
          </w:pPr>
          <w:r w:rsidRPr="004E4647">
            <w:rPr>
              <w:rStyle w:val="PlaceholderText"/>
              <w:rFonts w:ascii="Arial" w:hAnsi="Arial" w:cs="Arial"/>
              <w:color w:val="3B7E32"/>
              <w:sz w:val="20"/>
            </w:rPr>
            <w:t>Click here to enter the make and model to be replaced</w:t>
          </w:r>
        </w:p>
      </w:docPartBody>
    </w:docPart>
    <w:docPart>
      <w:docPartPr>
        <w:name w:val="773F78A5B434441FB6E4C7A2B7FDEC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C13D1E-3F0E-4E33-89B4-AD8B7B7C0DED}"/>
      </w:docPartPr>
      <w:docPartBody>
        <w:p w:rsidR="0061793F" w:rsidRDefault="004635B8" w:rsidP="004635B8">
          <w:pPr>
            <w:pStyle w:val="773F78A5B434441FB6E4C7A2B7FDECE32"/>
          </w:pPr>
          <w:r w:rsidRPr="004E4647">
            <w:rPr>
              <w:rStyle w:val="PlaceholderText"/>
              <w:rFonts w:ascii="Arial" w:hAnsi="Arial" w:cs="Arial"/>
              <w:color w:val="3B7E32"/>
              <w:sz w:val="20"/>
            </w:rPr>
            <w:t>Click here to enter the name of the end-user/customer for these units</w:t>
          </w:r>
        </w:p>
      </w:docPartBody>
    </w:docPart>
    <w:docPart>
      <w:docPartPr>
        <w:name w:val="D76E01BD1F8B4D2D9A62DCF220CF9E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2A65CF-D48B-4C7E-913D-1A87C9BDF570}"/>
      </w:docPartPr>
      <w:docPartBody>
        <w:p w:rsidR="0061793F" w:rsidRDefault="004635B8" w:rsidP="004635B8">
          <w:pPr>
            <w:pStyle w:val="D76E01BD1F8B4D2D9A62DCF220CF9E0D2"/>
          </w:pPr>
          <w:r w:rsidRPr="004E4647">
            <w:rPr>
              <w:rStyle w:val="PlaceholderText"/>
              <w:rFonts w:ascii="Arial" w:hAnsi="Arial" w:cs="Arial"/>
              <w:color w:val="3B7E32"/>
              <w:sz w:val="20"/>
            </w:rPr>
            <w:t>Click here to enter the make and model to be replaced</w:t>
          </w:r>
        </w:p>
      </w:docPartBody>
    </w:docPart>
    <w:docPart>
      <w:docPartPr>
        <w:name w:val="853B40B62B5042DC98D55B5736A34A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EC73D-6003-4A2B-8632-FDFB476A08F9}"/>
      </w:docPartPr>
      <w:docPartBody>
        <w:p w:rsidR="0061793F" w:rsidRDefault="004635B8" w:rsidP="004635B8">
          <w:pPr>
            <w:pStyle w:val="853B40B62B5042DC98D55B5736A34AB62"/>
          </w:pPr>
          <w:r w:rsidRPr="001B496E">
            <w:rPr>
              <w:rStyle w:val="PlaceholderText"/>
              <w:rFonts w:ascii="Arial" w:hAnsi="Arial" w:cs="Arial"/>
              <w:color w:val="3B7E32"/>
              <w:sz w:val="20"/>
            </w:rPr>
            <w:t>QTY</w:t>
          </w:r>
        </w:p>
      </w:docPartBody>
    </w:docPart>
    <w:docPart>
      <w:docPartPr>
        <w:name w:val="C23C6B9514774C72B4E2475DF9605C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BF23AF-D6F5-43FA-A08B-ADAB3DC6D60E}"/>
      </w:docPartPr>
      <w:docPartBody>
        <w:p w:rsidR="0061793F" w:rsidRDefault="004635B8" w:rsidP="004635B8">
          <w:pPr>
            <w:pStyle w:val="C23C6B9514774C72B4E2475DF9605C0E2"/>
          </w:pPr>
          <w:r w:rsidRPr="004E4647">
            <w:rPr>
              <w:rStyle w:val="PlaceholderText"/>
              <w:rFonts w:ascii="Arial" w:hAnsi="Arial" w:cs="Arial"/>
              <w:color w:val="3B7E32"/>
              <w:sz w:val="20"/>
            </w:rPr>
            <w:t>Enter the NCR PIN/PID of the replacement units being ordered</w:t>
          </w:r>
        </w:p>
      </w:docPartBody>
    </w:docPart>
    <w:docPart>
      <w:docPartPr>
        <w:name w:val="D2D082ABEC714797A80924DD8998ED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F3281F-5306-405F-8BBF-F9950EEA1C5B}"/>
      </w:docPartPr>
      <w:docPartBody>
        <w:p w:rsidR="0061793F" w:rsidRDefault="004635B8" w:rsidP="004635B8">
          <w:pPr>
            <w:pStyle w:val="D2D082ABEC714797A80924DD8998ED562"/>
          </w:pPr>
          <w:r w:rsidRPr="001B496E">
            <w:rPr>
              <w:rStyle w:val="PlaceholderText"/>
              <w:rFonts w:ascii="Arial" w:hAnsi="Arial" w:cs="Arial"/>
              <w:color w:val="3B7E32"/>
              <w:sz w:val="20"/>
            </w:rPr>
            <w:t>QTY</w:t>
          </w:r>
        </w:p>
      </w:docPartBody>
    </w:docPart>
    <w:docPart>
      <w:docPartPr>
        <w:name w:val="22C605C31D4C448B903634F3D3578F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E314CE-538E-455D-B3BA-9AA03F8FE544}"/>
      </w:docPartPr>
      <w:docPartBody>
        <w:p w:rsidR="0061793F" w:rsidRDefault="004635B8" w:rsidP="004635B8">
          <w:pPr>
            <w:pStyle w:val="22C605C31D4C448B903634F3D3578F632"/>
          </w:pPr>
          <w:r w:rsidRPr="004E4647">
            <w:rPr>
              <w:rStyle w:val="PlaceholderText"/>
              <w:rFonts w:ascii="Arial" w:hAnsi="Arial" w:cs="Arial"/>
              <w:color w:val="3B7E32"/>
              <w:sz w:val="20"/>
            </w:rPr>
            <w:t>Enter the NCR PIN/PID of the replacement units being ordered</w:t>
          </w:r>
        </w:p>
      </w:docPartBody>
    </w:docPart>
    <w:docPart>
      <w:docPartPr>
        <w:name w:val="3C507F40D9724920A252A2F4757FA4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0FD8D0-65C6-4D6C-9749-8A1E74E80D74}"/>
      </w:docPartPr>
      <w:docPartBody>
        <w:p w:rsidR="0061793F" w:rsidRDefault="004635B8" w:rsidP="004635B8">
          <w:pPr>
            <w:pStyle w:val="3C507F40D9724920A252A2F4757FA44B2"/>
          </w:pPr>
          <w:r w:rsidRPr="001B496E">
            <w:rPr>
              <w:rStyle w:val="PlaceholderText"/>
              <w:rFonts w:ascii="Arial" w:hAnsi="Arial" w:cs="Arial"/>
              <w:color w:val="3B7E32"/>
              <w:sz w:val="20"/>
            </w:rPr>
            <w:t>QTY</w:t>
          </w:r>
        </w:p>
      </w:docPartBody>
    </w:docPart>
    <w:docPart>
      <w:docPartPr>
        <w:name w:val="B1DDEF4B071B40D18C92AB0C668810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535046-A690-4EA3-928A-11955EE3B3E2}"/>
      </w:docPartPr>
      <w:docPartBody>
        <w:p w:rsidR="0061793F" w:rsidRDefault="004635B8" w:rsidP="004635B8">
          <w:pPr>
            <w:pStyle w:val="B1DDEF4B071B40D18C92AB0C668810F82"/>
          </w:pPr>
          <w:r w:rsidRPr="004E4647">
            <w:rPr>
              <w:rStyle w:val="PlaceholderText"/>
              <w:rFonts w:ascii="Arial" w:hAnsi="Arial" w:cs="Arial"/>
              <w:color w:val="3B7E32"/>
              <w:sz w:val="20"/>
            </w:rPr>
            <w:t>Enter the NCR PIN/PID of the replacement units being ordered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ICL Franklin">
    <w:panose1 w:val="020B0504030503020204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5B8"/>
    <w:rsid w:val="002B2C12"/>
    <w:rsid w:val="004635B8"/>
    <w:rsid w:val="0061793F"/>
    <w:rsid w:val="0079081A"/>
    <w:rsid w:val="00BD22E6"/>
    <w:rsid w:val="00C61E8D"/>
    <w:rsid w:val="00F6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35B8"/>
    <w:rPr>
      <w:color w:val="808080"/>
    </w:rPr>
  </w:style>
  <w:style w:type="paragraph" w:customStyle="1" w:styleId="45F42E30A43F4BE8AAD221AE1B648A4A">
    <w:name w:val="45F42E30A43F4BE8AAD221AE1B648A4A"/>
    <w:rsid w:val="004635B8"/>
  </w:style>
  <w:style w:type="paragraph" w:customStyle="1" w:styleId="033C42004B1C493A9CE6EE057C7E3A47">
    <w:name w:val="033C42004B1C493A9CE6EE057C7E3A47"/>
    <w:rsid w:val="004635B8"/>
  </w:style>
  <w:style w:type="paragraph" w:customStyle="1" w:styleId="50AA7E5C9AA949E6A30DBC8E5E4AE7D5">
    <w:name w:val="50AA7E5C9AA949E6A30DBC8E5E4AE7D5"/>
    <w:rsid w:val="004635B8"/>
  </w:style>
  <w:style w:type="paragraph" w:customStyle="1" w:styleId="8D38A387CE254D948825A287BE964A02">
    <w:name w:val="8D38A387CE254D948825A287BE964A02"/>
    <w:rsid w:val="004635B8"/>
  </w:style>
  <w:style w:type="paragraph" w:customStyle="1" w:styleId="DEAF3F8AB05D4BE18A66B62207824BBC">
    <w:name w:val="DEAF3F8AB05D4BE18A66B62207824BBC"/>
    <w:rsid w:val="004635B8"/>
  </w:style>
  <w:style w:type="paragraph" w:customStyle="1" w:styleId="73E4404EA02E406C9B33E72D451465D3">
    <w:name w:val="73E4404EA02E406C9B33E72D451465D3"/>
    <w:rsid w:val="004635B8"/>
  </w:style>
  <w:style w:type="paragraph" w:customStyle="1" w:styleId="A25EF0DDFEFF4AA3B92FB78025BEA8FE">
    <w:name w:val="A25EF0DDFEFF4AA3B92FB78025BEA8FE"/>
    <w:rsid w:val="004635B8"/>
  </w:style>
  <w:style w:type="paragraph" w:customStyle="1" w:styleId="9F21F5361F634C47B0EEF4A1DDE57B97">
    <w:name w:val="9F21F5361F634C47B0EEF4A1DDE57B97"/>
    <w:rsid w:val="004635B8"/>
  </w:style>
  <w:style w:type="paragraph" w:customStyle="1" w:styleId="10F61F2565E441788E4AC2B2634701BF">
    <w:name w:val="10F61F2565E441788E4AC2B2634701BF"/>
    <w:rsid w:val="004635B8"/>
  </w:style>
  <w:style w:type="paragraph" w:customStyle="1" w:styleId="82CB66DBD52C47BCBD9E0246CE7BA294">
    <w:name w:val="82CB66DBD52C47BCBD9E0246CE7BA294"/>
    <w:rsid w:val="004635B8"/>
  </w:style>
  <w:style w:type="paragraph" w:customStyle="1" w:styleId="0859DE2F0F5E40D1AA5D515DE6E2E88D">
    <w:name w:val="0859DE2F0F5E40D1AA5D515DE6E2E88D"/>
    <w:rsid w:val="004635B8"/>
  </w:style>
  <w:style w:type="paragraph" w:customStyle="1" w:styleId="DFB72CDDCC224D2E8F9F4BEEDFB7DDF7">
    <w:name w:val="DFB72CDDCC224D2E8F9F4BEEDFB7DDF7"/>
    <w:rsid w:val="004635B8"/>
  </w:style>
  <w:style w:type="paragraph" w:customStyle="1" w:styleId="77BB3C76A07B4108BD36098A5A639A13">
    <w:name w:val="77BB3C76A07B4108BD36098A5A639A13"/>
    <w:rsid w:val="004635B8"/>
  </w:style>
  <w:style w:type="paragraph" w:customStyle="1" w:styleId="C6D3867AD27742F38D80BE3C9B34B0B4">
    <w:name w:val="C6D3867AD27742F38D80BE3C9B34B0B4"/>
    <w:rsid w:val="004635B8"/>
  </w:style>
  <w:style w:type="paragraph" w:customStyle="1" w:styleId="45F42E30A43F4BE8AAD221AE1B648A4A1">
    <w:name w:val="45F42E30A43F4BE8AAD221AE1B648A4A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1">
    <w:name w:val="50AA7E5C9AA949E6A30DBC8E5E4AE7D5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1">
    <w:name w:val="8D38A387CE254D948825A287BE964A02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1">
    <w:name w:val="A25EF0DDFEFF4AA3B92FB78025BEA8FE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1">
    <w:name w:val="73E4404EA02E406C9B33E72D451465D3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DFB72CDDCC224D2E8F9F4BEEDFB7DDF71">
    <w:name w:val="DFB72CDDCC224D2E8F9F4BEEDFB7DDF7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6D3867AD27742F38D80BE3C9B34B0B41">
    <w:name w:val="C6D3867AD27742F38D80BE3C9B34B0B4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2">
    <w:name w:val="45F42E30A43F4BE8AAD221AE1B648A4A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2">
    <w:name w:val="50AA7E5C9AA949E6A30DBC8E5E4AE7D5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2">
    <w:name w:val="8D38A387CE254D948825A287BE964A02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2">
    <w:name w:val="A25EF0DDFEFF4AA3B92FB78025BEA8FE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2">
    <w:name w:val="73E4404EA02E406C9B33E72D451465D3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DFB72CDDCC224D2E8F9F4BEEDFB7DDF72">
    <w:name w:val="DFB72CDDCC224D2E8F9F4BEEDFB7DDF7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6D3867AD27742F38D80BE3C9B34B0B42">
    <w:name w:val="C6D3867AD27742F38D80BE3C9B34B0B4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3">
    <w:name w:val="45F42E30A43F4BE8AAD221AE1B648A4A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3">
    <w:name w:val="50AA7E5C9AA949E6A30DBC8E5E4AE7D5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3">
    <w:name w:val="8D38A387CE254D948825A287BE964A02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3">
    <w:name w:val="A25EF0DDFEFF4AA3B92FB78025BEA8FE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3">
    <w:name w:val="73E4404EA02E406C9B33E72D451465D3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DFB72CDDCC224D2E8F9F4BEEDFB7DDF73">
    <w:name w:val="DFB72CDDCC224D2E8F9F4BEEDFB7DDF7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6D3867AD27742F38D80BE3C9B34B0B43">
    <w:name w:val="C6D3867AD27742F38D80BE3C9B34B0B4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4">
    <w:name w:val="45F42E30A43F4BE8AAD221AE1B648A4A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4">
    <w:name w:val="50AA7E5C9AA949E6A30DBC8E5E4AE7D5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4">
    <w:name w:val="8D38A387CE254D948825A287BE964A02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DFB72CDDCC224D2E8F9F4BEEDFB7DDF74">
    <w:name w:val="DFB72CDDCC224D2E8F9F4BEEDFB7DDF7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6D3867AD27742F38D80BE3C9B34B0B44">
    <w:name w:val="C6D3867AD27742F38D80BE3C9B34B0B4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5">
    <w:name w:val="45F42E30A43F4BE8AAD221AE1B648A4A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5">
    <w:name w:val="50AA7E5C9AA949E6A30DBC8E5E4AE7D5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5">
    <w:name w:val="8D38A387CE254D948825A287BE964A02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DFB72CDDCC224D2E8F9F4BEEDFB7DDF75">
    <w:name w:val="DFB72CDDCC224D2E8F9F4BEEDFB7DDF7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6D3867AD27742F38D80BE3C9B34B0B45">
    <w:name w:val="C6D3867AD27742F38D80BE3C9B34B0B4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6">
    <w:name w:val="45F42E30A43F4BE8AAD221AE1B648A4A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6">
    <w:name w:val="50AA7E5C9AA949E6A30DBC8E5E4AE7D5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6">
    <w:name w:val="8D38A387CE254D948825A287BE964A02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7">
    <w:name w:val="45F42E30A43F4BE8AAD221AE1B648A4A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7">
    <w:name w:val="50AA7E5C9AA949E6A30DBC8E5E4AE7D5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7">
    <w:name w:val="8D38A387CE254D948825A287BE964A02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4">
    <w:name w:val="73E4404EA02E406C9B33E72D451465D3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2DF52DBDBB94E7A9BD5DF2BF9BFE8F8">
    <w:name w:val="52DF52DBDBB94E7A9BD5DF2BF9BFE8F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8">
    <w:name w:val="45F42E30A43F4BE8AAD221AE1B648A4A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8">
    <w:name w:val="50AA7E5C9AA949E6A30DBC8E5E4AE7D5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8">
    <w:name w:val="8D38A387CE254D948825A287BE964A02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5">
    <w:name w:val="73E4404EA02E406C9B33E72D451465D3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2DF52DBDBB94E7A9BD5DF2BF9BFE8F81">
    <w:name w:val="52DF52DBDBB94E7A9BD5DF2BF9BFE8F8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9">
    <w:name w:val="45F42E30A43F4BE8AAD221AE1B648A4A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9">
    <w:name w:val="50AA7E5C9AA949E6A30DBC8E5E4AE7D5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9">
    <w:name w:val="8D38A387CE254D948825A287BE964A02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4">
    <w:name w:val="A25EF0DDFEFF4AA3B92FB78025BEA8FE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6">
    <w:name w:val="73E4404EA02E406C9B33E72D451465D3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2DF52DBDBB94E7A9BD5DF2BF9BFE8F82">
    <w:name w:val="52DF52DBDBB94E7A9BD5DF2BF9BFE8F8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B9312A1059114FB081B226E8CFBAD935">
    <w:name w:val="B9312A1059114FB081B226E8CFBAD935"/>
    <w:rsid w:val="004635B8"/>
  </w:style>
  <w:style w:type="paragraph" w:customStyle="1" w:styleId="45F42E30A43F4BE8AAD221AE1B648A4A10">
    <w:name w:val="45F42E30A43F4BE8AAD221AE1B648A4A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10">
    <w:name w:val="50AA7E5C9AA949E6A30DBC8E5E4AE7D5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10">
    <w:name w:val="8D38A387CE254D948825A287BE964A02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5">
    <w:name w:val="A25EF0DDFEFF4AA3B92FB78025BEA8FE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7">
    <w:name w:val="73E4404EA02E406C9B33E72D451465D3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B9312A1059114FB081B226E8CFBAD9351">
    <w:name w:val="B9312A1059114FB081B226E8CFBAD935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9DB07AE3D664218A7A4E7F5B64F66DE">
    <w:name w:val="79DB07AE3D664218A7A4E7F5B64F66DE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11">
    <w:name w:val="45F42E30A43F4BE8AAD221AE1B648A4A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11">
    <w:name w:val="50AA7E5C9AA949E6A30DBC8E5E4AE7D5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11">
    <w:name w:val="8D38A387CE254D948825A287BE964A02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6">
    <w:name w:val="A25EF0DDFEFF4AA3B92FB78025BEA8FE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8">
    <w:name w:val="73E4404EA02E406C9B33E72D451465D3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B9312A1059114FB081B226E8CFBAD9352">
    <w:name w:val="B9312A1059114FB081B226E8CFBAD935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9DB07AE3D664218A7A4E7F5B64F66DE1">
    <w:name w:val="79DB07AE3D664218A7A4E7F5B64F66DE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12">
    <w:name w:val="45F42E30A43F4BE8AAD221AE1B648A4A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12">
    <w:name w:val="50AA7E5C9AA949E6A30DBC8E5E4AE7D5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12">
    <w:name w:val="8D38A387CE254D948825A287BE964A02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7">
    <w:name w:val="A25EF0DDFEFF4AA3B92FB78025BEA8FE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9">
    <w:name w:val="73E4404EA02E406C9B33E72D451465D3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B9312A1059114FB081B226E8CFBAD9353">
    <w:name w:val="B9312A1059114FB081B226E8CFBAD935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9DB07AE3D664218A7A4E7F5B64F66DE2">
    <w:name w:val="79DB07AE3D664218A7A4E7F5B64F66DE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26F05A0EB1B4BCF8E3FF1454B1A0383">
    <w:name w:val="826F05A0EB1B4BCF8E3FF1454B1A038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13">
    <w:name w:val="45F42E30A43F4BE8AAD221AE1B648A4A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13">
    <w:name w:val="50AA7E5C9AA949E6A30DBC8E5E4AE7D5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13">
    <w:name w:val="8D38A387CE254D948825A287BE964A02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8">
    <w:name w:val="A25EF0DDFEFF4AA3B92FB78025BEA8FE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10">
    <w:name w:val="73E4404EA02E406C9B33E72D451465D3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B9312A1059114FB081B226E8CFBAD9354">
    <w:name w:val="B9312A1059114FB081B226E8CFBAD935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9DB07AE3D664218A7A4E7F5B64F66DE3">
    <w:name w:val="79DB07AE3D664218A7A4E7F5B64F66DE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26F05A0EB1B4BCF8E3FF1454B1A03831">
    <w:name w:val="826F05A0EB1B4BCF8E3FF1454B1A0383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">
    <w:name w:val="AA1C658DC8ED4C59BEFE6317EA104EEF"/>
    <w:rsid w:val="004635B8"/>
  </w:style>
  <w:style w:type="paragraph" w:customStyle="1" w:styleId="1C35B34E711C4511AD4CCCEE539F01CC">
    <w:name w:val="1C35B34E711C4511AD4CCCEE539F01CC"/>
    <w:rsid w:val="004635B8"/>
  </w:style>
  <w:style w:type="paragraph" w:customStyle="1" w:styleId="81A6CCF7CF5C495694990B50D56FBFD9">
    <w:name w:val="81A6CCF7CF5C495694990B50D56FBFD9"/>
    <w:rsid w:val="004635B8"/>
  </w:style>
  <w:style w:type="paragraph" w:customStyle="1" w:styleId="AA8415E4652849C387CAD1AC061C627D">
    <w:name w:val="AA8415E4652849C387CAD1AC061C627D"/>
    <w:rsid w:val="004635B8"/>
  </w:style>
  <w:style w:type="paragraph" w:customStyle="1" w:styleId="3956E4A76B9E4EB2B497C38AA91FB5CE">
    <w:name w:val="3956E4A76B9E4EB2B497C38AA91FB5CE"/>
    <w:rsid w:val="004635B8"/>
  </w:style>
  <w:style w:type="paragraph" w:customStyle="1" w:styleId="3D0FEE879C49436DBCBAF987B76DC52E">
    <w:name w:val="3D0FEE879C49436DBCBAF987B76DC52E"/>
    <w:rsid w:val="004635B8"/>
  </w:style>
  <w:style w:type="paragraph" w:customStyle="1" w:styleId="6FF54A2EC1A64C82BB47547B0390607D">
    <w:name w:val="6FF54A2EC1A64C82BB47547B0390607D"/>
    <w:rsid w:val="004635B8"/>
  </w:style>
  <w:style w:type="paragraph" w:customStyle="1" w:styleId="C165038531D44DDFA6A7C37E6B416F87">
    <w:name w:val="C165038531D44DDFA6A7C37E6B416F87"/>
    <w:rsid w:val="004635B8"/>
  </w:style>
  <w:style w:type="paragraph" w:customStyle="1" w:styleId="0DA1DC4EBCA74E58ABE5000C86A3333A">
    <w:name w:val="0DA1DC4EBCA74E58ABE5000C86A3333A"/>
    <w:rsid w:val="004635B8"/>
  </w:style>
  <w:style w:type="paragraph" w:customStyle="1" w:styleId="6284318CD023485AAA63A640DC053CA6">
    <w:name w:val="6284318CD023485AAA63A640DC053CA6"/>
    <w:rsid w:val="004635B8"/>
  </w:style>
  <w:style w:type="paragraph" w:customStyle="1" w:styleId="C4A1F16AF0B84C0E930821721809C4A2">
    <w:name w:val="C4A1F16AF0B84C0E930821721809C4A2"/>
    <w:rsid w:val="004635B8"/>
  </w:style>
  <w:style w:type="paragraph" w:customStyle="1" w:styleId="3D9CF2750BD04A3386B05036FC279972">
    <w:name w:val="3D9CF2750BD04A3386B05036FC279972"/>
    <w:rsid w:val="004635B8"/>
  </w:style>
  <w:style w:type="paragraph" w:customStyle="1" w:styleId="75CE934C6F9C42B28E484B14FFED2B76">
    <w:name w:val="75CE934C6F9C42B28E484B14FFED2B76"/>
    <w:rsid w:val="004635B8"/>
  </w:style>
  <w:style w:type="paragraph" w:customStyle="1" w:styleId="ECF1FE28D26049D0B9DD759AECAB10E1">
    <w:name w:val="ECF1FE28D26049D0B9DD759AECAB10E1"/>
    <w:rsid w:val="004635B8"/>
  </w:style>
  <w:style w:type="paragraph" w:customStyle="1" w:styleId="F94EC688C0B1462195FA56BE94106055">
    <w:name w:val="F94EC688C0B1462195FA56BE94106055"/>
    <w:rsid w:val="004635B8"/>
  </w:style>
  <w:style w:type="paragraph" w:customStyle="1" w:styleId="45F42E30A43F4BE8AAD221AE1B648A4A14">
    <w:name w:val="45F42E30A43F4BE8AAD221AE1B648A4A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14">
    <w:name w:val="50AA7E5C9AA949E6A30DBC8E5E4AE7D5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14">
    <w:name w:val="8D38A387CE254D948825A287BE964A02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9">
    <w:name w:val="A25EF0DDFEFF4AA3B92FB78025BEA8FE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11">
    <w:name w:val="73E4404EA02E406C9B33E72D451465D3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1">
    <w:name w:val="AA1C658DC8ED4C59BEFE6317EA104EEF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1C35B34E711C4511AD4CCCEE539F01CC1">
    <w:name w:val="1C35B34E711C4511AD4CCCEE539F01CC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1A6CCF7CF5C495694990B50D56FBFD91">
    <w:name w:val="81A6CCF7CF5C495694990B50D56FBFD9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8415E4652849C387CAD1AC061C627D1">
    <w:name w:val="AA8415E4652849C387CAD1AC061C627D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956E4A76B9E4EB2B497C38AA91FB5CE1">
    <w:name w:val="3956E4A76B9E4EB2B497C38AA91FB5CE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0FEE879C49436DBCBAF987B76DC52E1">
    <w:name w:val="3D0FEE879C49436DBCBAF987B76DC52E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FF54A2EC1A64C82BB47547B0390607D1">
    <w:name w:val="6FF54A2EC1A64C82BB47547B0390607D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165038531D44DDFA6A7C37E6B416F871">
    <w:name w:val="C165038531D44DDFA6A7C37E6B416F87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DA1DC4EBCA74E58ABE5000C86A3333A1">
    <w:name w:val="0DA1DC4EBCA74E58ABE5000C86A3333A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284318CD023485AAA63A640DC053CA61">
    <w:name w:val="6284318CD023485AAA63A640DC053CA6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4A1F16AF0B84C0E930821721809C4A21">
    <w:name w:val="C4A1F16AF0B84C0E930821721809C4A2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9CF2750BD04A3386B05036FC2799721">
    <w:name w:val="3D9CF2750BD04A3386B05036FC279972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5CE934C6F9C42B28E484B14FFED2B761">
    <w:name w:val="75CE934C6F9C42B28E484B14FFED2B76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CF1FE28D26049D0B9DD759AECAB10E11">
    <w:name w:val="ECF1FE28D26049D0B9DD759AECAB10E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F94EC688C0B1462195FA56BE941060551">
    <w:name w:val="F94EC688C0B1462195FA56BE94106055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C62C9A9D6754F9F9BD2A06E9B086165">
    <w:name w:val="0C62C9A9D6754F9F9BD2A06E9B086165"/>
    <w:rsid w:val="004635B8"/>
  </w:style>
  <w:style w:type="paragraph" w:customStyle="1" w:styleId="45F42E30A43F4BE8AAD221AE1B648A4A15">
    <w:name w:val="45F42E30A43F4BE8AAD221AE1B648A4A1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15">
    <w:name w:val="50AA7E5C9AA949E6A30DBC8E5E4AE7D51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15">
    <w:name w:val="8D38A387CE254D948825A287BE964A021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10">
    <w:name w:val="A25EF0DDFEFF4AA3B92FB78025BEA8FE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12">
    <w:name w:val="73E4404EA02E406C9B33E72D451465D3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2">
    <w:name w:val="AA1C658DC8ED4C59BEFE6317EA104EEF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1C35B34E711C4511AD4CCCEE539F01CC2">
    <w:name w:val="1C35B34E711C4511AD4CCCEE539F01CC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1A6CCF7CF5C495694990B50D56FBFD92">
    <w:name w:val="81A6CCF7CF5C495694990B50D56FBFD9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8415E4652849C387CAD1AC061C627D2">
    <w:name w:val="AA8415E4652849C387CAD1AC061C627D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956E4A76B9E4EB2B497C38AA91FB5CE2">
    <w:name w:val="3956E4A76B9E4EB2B497C38AA91FB5CE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0FEE879C49436DBCBAF987B76DC52E2">
    <w:name w:val="3D0FEE879C49436DBCBAF987B76DC52E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FF54A2EC1A64C82BB47547B0390607D2">
    <w:name w:val="6FF54A2EC1A64C82BB47547B0390607D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165038531D44DDFA6A7C37E6B416F872">
    <w:name w:val="C165038531D44DDFA6A7C37E6B416F87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DA1DC4EBCA74E58ABE5000C86A3333A2">
    <w:name w:val="0DA1DC4EBCA74E58ABE5000C86A3333A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284318CD023485AAA63A640DC053CA62">
    <w:name w:val="6284318CD023485AAA63A640DC053CA6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4A1F16AF0B84C0E930821721809C4A22">
    <w:name w:val="C4A1F16AF0B84C0E930821721809C4A2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9CF2750BD04A3386B05036FC2799722">
    <w:name w:val="3D9CF2750BD04A3386B05036FC279972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5CE934C6F9C42B28E484B14FFED2B762">
    <w:name w:val="75CE934C6F9C42B28E484B14FFED2B76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CF1FE28D26049D0B9DD759AECAB10E12">
    <w:name w:val="ECF1FE28D26049D0B9DD759AECAB10E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C62C9A9D6754F9F9BD2A06E9B0861651">
    <w:name w:val="0C62C9A9D6754F9F9BD2A06E9B086165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16">
    <w:name w:val="45F42E30A43F4BE8AAD221AE1B648A4A1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16">
    <w:name w:val="50AA7E5C9AA949E6A30DBC8E5E4AE7D51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16">
    <w:name w:val="8D38A387CE254D948825A287BE964A021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11">
    <w:name w:val="A25EF0DDFEFF4AA3B92FB78025BEA8FE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13">
    <w:name w:val="73E4404EA02E406C9B33E72D451465D3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3">
    <w:name w:val="AA1C658DC8ED4C59BEFE6317EA104EEF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1C35B34E711C4511AD4CCCEE539F01CC3">
    <w:name w:val="1C35B34E711C4511AD4CCCEE539F01CC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1A6CCF7CF5C495694990B50D56FBFD93">
    <w:name w:val="81A6CCF7CF5C495694990B50D56FBFD9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8415E4652849C387CAD1AC061C627D3">
    <w:name w:val="AA8415E4652849C387CAD1AC061C627D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956E4A76B9E4EB2B497C38AA91FB5CE3">
    <w:name w:val="3956E4A76B9E4EB2B497C38AA91FB5CE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0FEE879C49436DBCBAF987B76DC52E3">
    <w:name w:val="3D0FEE879C49436DBCBAF987B76DC52E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FF54A2EC1A64C82BB47547B0390607D3">
    <w:name w:val="6FF54A2EC1A64C82BB47547B0390607D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165038531D44DDFA6A7C37E6B416F873">
    <w:name w:val="C165038531D44DDFA6A7C37E6B416F87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DA1DC4EBCA74E58ABE5000C86A3333A3">
    <w:name w:val="0DA1DC4EBCA74E58ABE5000C86A3333A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284318CD023485AAA63A640DC053CA63">
    <w:name w:val="6284318CD023485AAA63A640DC053CA6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4A1F16AF0B84C0E930821721809C4A23">
    <w:name w:val="C4A1F16AF0B84C0E930821721809C4A2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9CF2750BD04A3386B05036FC2799723">
    <w:name w:val="3D9CF2750BD04A3386B05036FC279972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5CE934C6F9C42B28E484B14FFED2B763">
    <w:name w:val="75CE934C6F9C42B28E484B14FFED2B76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CF1FE28D26049D0B9DD759AECAB10E13">
    <w:name w:val="ECF1FE28D26049D0B9DD759AECAB10E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C62C9A9D6754F9F9BD2A06E9B0861652">
    <w:name w:val="0C62C9A9D6754F9F9BD2A06E9B086165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17">
    <w:name w:val="45F42E30A43F4BE8AAD221AE1B648A4A1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17">
    <w:name w:val="50AA7E5C9AA949E6A30DBC8E5E4AE7D51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17">
    <w:name w:val="8D38A387CE254D948825A287BE964A021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12">
    <w:name w:val="A25EF0DDFEFF4AA3B92FB78025BEA8FE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14">
    <w:name w:val="73E4404EA02E406C9B33E72D451465D3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4">
    <w:name w:val="AA1C658DC8ED4C59BEFE6317EA104EEF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1C35B34E711C4511AD4CCCEE539F01CC4">
    <w:name w:val="1C35B34E711C4511AD4CCCEE539F01CC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1A6CCF7CF5C495694990B50D56FBFD94">
    <w:name w:val="81A6CCF7CF5C495694990B50D56FBFD9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8415E4652849C387CAD1AC061C627D4">
    <w:name w:val="AA8415E4652849C387CAD1AC061C627D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956E4A76B9E4EB2B497C38AA91FB5CE4">
    <w:name w:val="3956E4A76B9E4EB2B497C38AA91FB5CE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0FEE879C49436DBCBAF987B76DC52E4">
    <w:name w:val="3D0FEE879C49436DBCBAF987B76DC52E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FF54A2EC1A64C82BB47547B0390607D4">
    <w:name w:val="6FF54A2EC1A64C82BB47547B0390607D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165038531D44DDFA6A7C37E6B416F874">
    <w:name w:val="C165038531D44DDFA6A7C37E6B416F87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DA1DC4EBCA74E58ABE5000C86A3333A4">
    <w:name w:val="0DA1DC4EBCA74E58ABE5000C86A3333A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284318CD023485AAA63A640DC053CA64">
    <w:name w:val="6284318CD023485AAA63A640DC053CA6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4A1F16AF0B84C0E930821721809C4A24">
    <w:name w:val="C4A1F16AF0B84C0E930821721809C4A2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9CF2750BD04A3386B05036FC2799724">
    <w:name w:val="3D9CF2750BD04A3386B05036FC279972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5CE934C6F9C42B28E484B14FFED2B764">
    <w:name w:val="75CE934C6F9C42B28E484B14FFED2B76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CF1FE28D26049D0B9DD759AECAB10E14">
    <w:name w:val="ECF1FE28D26049D0B9DD759AECAB10E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C62C9A9D6754F9F9BD2A06E9B0861653">
    <w:name w:val="0C62C9A9D6754F9F9BD2A06E9B086165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18">
    <w:name w:val="45F42E30A43F4BE8AAD221AE1B648A4A1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18">
    <w:name w:val="50AA7E5C9AA949E6A30DBC8E5E4AE7D51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18">
    <w:name w:val="8D38A387CE254D948825A287BE964A021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13">
    <w:name w:val="A25EF0DDFEFF4AA3B92FB78025BEA8FE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15">
    <w:name w:val="73E4404EA02E406C9B33E72D451465D31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5">
    <w:name w:val="AA1C658DC8ED4C59BEFE6317EA104EEF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1C35B34E711C4511AD4CCCEE539F01CC5">
    <w:name w:val="1C35B34E711C4511AD4CCCEE539F01CC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1A6CCF7CF5C495694990B50D56FBFD95">
    <w:name w:val="81A6CCF7CF5C495694990B50D56FBFD9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8415E4652849C387CAD1AC061C627D5">
    <w:name w:val="AA8415E4652849C387CAD1AC061C627D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956E4A76B9E4EB2B497C38AA91FB5CE5">
    <w:name w:val="3956E4A76B9E4EB2B497C38AA91FB5CE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0FEE879C49436DBCBAF987B76DC52E5">
    <w:name w:val="3D0FEE879C49436DBCBAF987B76DC52E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FF54A2EC1A64C82BB47547B0390607D5">
    <w:name w:val="6FF54A2EC1A64C82BB47547B0390607D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165038531D44DDFA6A7C37E6B416F875">
    <w:name w:val="C165038531D44DDFA6A7C37E6B416F87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DA1DC4EBCA74E58ABE5000C86A3333A5">
    <w:name w:val="0DA1DC4EBCA74E58ABE5000C86A3333A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284318CD023485AAA63A640DC053CA65">
    <w:name w:val="6284318CD023485AAA63A640DC053CA6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4A1F16AF0B84C0E930821721809C4A25">
    <w:name w:val="C4A1F16AF0B84C0E930821721809C4A2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9CF2750BD04A3386B05036FC2799725">
    <w:name w:val="3D9CF2750BD04A3386B05036FC279972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5CE934C6F9C42B28E484B14FFED2B765">
    <w:name w:val="75CE934C6F9C42B28E484B14FFED2B76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CF1FE28D26049D0B9DD759AECAB10E15">
    <w:name w:val="ECF1FE28D26049D0B9DD759AECAB10E1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C62C9A9D6754F9F9BD2A06E9B0861654">
    <w:name w:val="0C62C9A9D6754F9F9BD2A06E9B086165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4A3043AA8A448B0BF450987E0F412FF">
    <w:name w:val="A4A3043AA8A448B0BF450987E0F412FF"/>
    <w:rsid w:val="004635B8"/>
  </w:style>
  <w:style w:type="paragraph" w:customStyle="1" w:styleId="8755103A4E3B40ABAEA0F2B9E90D442A">
    <w:name w:val="8755103A4E3B40ABAEA0F2B9E90D442A"/>
    <w:rsid w:val="004635B8"/>
  </w:style>
  <w:style w:type="paragraph" w:customStyle="1" w:styleId="45F42E30A43F4BE8AAD221AE1B648A4A19">
    <w:name w:val="45F42E30A43F4BE8AAD221AE1B648A4A1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19">
    <w:name w:val="50AA7E5C9AA949E6A30DBC8E5E4AE7D51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19">
    <w:name w:val="8D38A387CE254D948825A287BE964A021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14">
    <w:name w:val="A25EF0DDFEFF4AA3B92FB78025BEA8FE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16">
    <w:name w:val="73E4404EA02E406C9B33E72D451465D31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6">
    <w:name w:val="AA1C658DC8ED4C59BEFE6317EA104EEF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755103A4E3B40ABAEA0F2B9E90D442A1">
    <w:name w:val="8755103A4E3B40ABAEA0F2B9E90D442A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4A3043AA8A448B0BF450987E0F412FF1">
    <w:name w:val="A4A3043AA8A448B0BF450987E0F412FF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8415E4652849C387CAD1AC061C627D6">
    <w:name w:val="AA8415E4652849C387CAD1AC061C627D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956E4A76B9E4EB2B497C38AA91FB5CE6">
    <w:name w:val="3956E4A76B9E4EB2B497C38AA91FB5CE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0FEE879C49436DBCBAF987B76DC52E6">
    <w:name w:val="3D0FEE879C49436DBCBAF987B76DC52E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FF54A2EC1A64C82BB47547B0390607D6">
    <w:name w:val="6FF54A2EC1A64C82BB47547B0390607D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165038531D44DDFA6A7C37E6B416F876">
    <w:name w:val="C165038531D44DDFA6A7C37E6B416F87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DA1DC4EBCA74E58ABE5000C86A3333A6">
    <w:name w:val="0DA1DC4EBCA74E58ABE5000C86A3333A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284318CD023485AAA63A640DC053CA66">
    <w:name w:val="6284318CD023485AAA63A640DC053CA6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4A1F16AF0B84C0E930821721809C4A26">
    <w:name w:val="C4A1F16AF0B84C0E930821721809C4A2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9CF2750BD04A3386B05036FC2799726">
    <w:name w:val="3D9CF2750BD04A3386B05036FC279972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5CE934C6F9C42B28E484B14FFED2B766">
    <w:name w:val="75CE934C6F9C42B28E484B14FFED2B76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CF1FE28D26049D0B9DD759AECAB10E16">
    <w:name w:val="ECF1FE28D26049D0B9DD759AECAB10E1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C62C9A9D6754F9F9BD2A06E9B0861655">
    <w:name w:val="0C62C9A9D6754F9F9BD2A06E9B086165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20">
    <w:name w:val="45F42E30A43F4BE8AAD221AE1B648A4A2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20">
    <w:name w:val="50AA7E5C9AA949E6A30DBC8E5E4AE7D52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20">
    <w:name w:val="8D38A387CE254D948825A287BE964A022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15">
    <w:name w:val="A25EF0DDFEFF4AA3B92FB78025BEA8FE1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17">
    <w:name w:val="73E4404EA02E406C9B33E72D451465D31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7">
    <w:name w:val="AA1C658DC8ED4C59BEFE6317EA104EEF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755103A4E3B40ABAEA0F2B9E90D442A2">
    <w:name w:val="8755103A4E3B40ABAEA0F2B9E90D442A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4A3043AA8A448B0BF450987E0F412FF2">
    <w:name w:val="A4A3043AA8A448B0BF450987E0F412FF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8415E4652849C387CAD1AC061C627D7">
    <w:name w:val="AA8415E4652849C387CAD1AC061C627D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956E4A76B9E4EB2B497C38AA91FB5CE7">
    <w:name w:val="3956E4A76B9E4EB2B497C38AA91FB5CE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0FEE879C49436DBCBAF987B76DC52E7">
    <w:name w:val="3D0FEE879C49436DBCBAF987B76DC52E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FF54A2EC1A64C82BB47547B0390607D7">
    <w:name w:val="6FF54A2EC1A64C82BB47547B0390607D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165038531D44DDFA6A7C37E6B416F877">
    <w:name w:val="C165038531D44DDFA6A7C37E6B416F87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DA1DC4EBCA74E58ABE5000C86A3333A7">
    <w:name w:val="0DA1DC4EBCA74E58ABE5000C86A3333A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284318CD023485AAA63A640DC053CA67">
    <w:name w:val="6284318CD023485AAA63A640DC053CA6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4A1F16AF0B84C0E930821721809C4A27">
    <w:name w:val="C4A1F16AF0B84C0E930821721809C4A2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9CF2750BD04A3386B05036FC2799727">
    <w:name w:val="3D9CF2750BD04A3386B05036FC279972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5CE934C6F9C42B28E484B14FFED2B767">
    <w:name w:val="75CE934C6F9C42B28E484B14FFED2B76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CF1FE28D26049D0B9DD759AECAB10E17">
    <w:name w:val="ECF1FE28D26049D0B9DD759AECAB10E1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C62C9A9D6754F9F9BD2A06E9B0861656">
    <w:name w:val="0C62C9A9D6754F9F9BD2A06E9B086165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21">
    <w:name w:val="45F42E30A43F4BE8AAD221AE1B648A4A2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21">
    <w:name w:val="50AA7E5C9AA949E6A30DBC8E5E4AE7D52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21">
    <w:name w:val="8D38A387CE254D948825A287BE964A022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16">
    <w:name w:val="A25EF0DDFEFF4AA3B92FB78025BEA8FE1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18">
    <w:name w:val="73E4404EA02E406C9B33E72D451465D31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8">
    <w:name w:val="AA1C658DC8ED4C59BEFE6317EA104EEF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755103A4E3B40ABAEA0F2B9E90D442A3">
    <w:name w:val="8755103A4E3B40ABAEA0F2B9E90D442A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4A3043AA8A448B0BF450987E0F412FF3">
    <w:name w:val="A4A3043AA8A448B0BF450987E0F412FF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8415E4652849C387CAD1AC061C627D8">
    <w:name w:val="AA8415E4652849C387CAD1AC061C627D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956E4A76B9E4EB2B497C38AA91FB5CE8">
    <w:name w:val="3956E4A76B9E4EB2B497C38AA91FB5CE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0FEE879C49436DBCBAF987B76DC52E8">
    <w:name w:val="3D0FEE879C49436DBCBAF987B76DC52E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FF54A2EC1A64C82BB47547B0390607D8">
    <w:name w:val="6FF54A2EC1A64C82BB47547B0390607D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165038531D44DDFA6A7C37E6B416F878">
    <w:name w:val="C165038531D44DDFA6A7C37E6B416F87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DA1DC4EBCA74E58ABE5000C86A3333A8">
    <w:name w:val="0DA1DC4EBCA74E58ABE5000C86A3333A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284318CD023485AAA63A640DC053CA68">
    <w:name w:val="6284318CD023485AAA63A640DC053CA6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4A1F16AF0B84C0E930821721809C4A28">
    <w:name w:val="C4A1F16AF0B84C0E930821721809C4A2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9CF2750BD04A3386B05036FC2799728">
    <w:name w:val="3D9CF2750BD04A3386B05036FC279972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5CE934C6F9C42B28E484B14FFED2B768">
    <w:name w:val="75CE934C6F9C42B28E484B14FFED2B76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CF1FE28D26049D0B9DD759AECAB10E18">
    <w:name w:val="ECF1FE28D26049D0B9DD759AECAB10E1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C62C9A9D6754F9F9BD2A06E9B0861657">
    <w:name w:val="0C62C9A9D6754F9F9BD2A06E9B086165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22">
    <w:name w:val="45F42E30A43F4BE8AAD221AE1B648A4A2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22">
    <w:name w:val="50AA7E5C9AA949E6A30DBC8E5E4AE7D52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22">
    <w:name w:val="8D38A387CE254D948825A287BE964A022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17">
    <w:name w:val="A25EF0DDFEFF4AA3B92FB78025BEA8FE1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19">
    <w:name w:val="73E4404EA02E406C9B33E72D451465D31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9">
    <w:name w:val="AA1C658DC8ED4C59BEFE6317EA104EEF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755103A4E3B40ABAEA0F2B9E90D442A4">
    <w:name w:val="8755103A4E3B40ABAEA0F2B9E90D442A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4A3043AA8A448B0BF450987E0F412FF4">
    <w:name w:val="A4A3043AA8A448B0BF450987E0F412FF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8415E4652849C387CAD1AC061C627D9">
    <w:name w:val="AA8415E4652849C387CAD1AC061C627D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956E4A76B9E4EB2B497C38AA91FB5CE9">
    <w:name w:val="3956E4A76B9E4EB2B497C38AA91FB5CE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0FEE879C49436DBCBAF987B76DC52E9">
    <w:name w:val="3D0FEE879C49436DBCBAF987B76DC52E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FF54A2EC1A64C82BB47547B0390607D9">
    <w:name w:val="6FF54A2EC1A64C82BB47547B0390607D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165038531D44DDFA6A7C37E6B416F879">
    <w:name w:val="C165038531D44DDFA6A7C37E6B416F87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DA1DC4EBCA74E58ABE5000C86A3333A9">
    <w:name w:val="0DA1DC4EBCA74E58ABE5000C86A3333A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284318CD023485AAA63A640DC053CA69">
    <w:name w:val="6284318CD023485AAA63A640DC053CA6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4A1F16AF0B84C0E930821721809C4A29">
    <w:name w:val="C4A1F16AF0B84C0E930821721809C4A2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9CF2750BD04A3386B05036FC2799729">
    <w:name w:val="3D9CF2750BD04A3386B05036FC279972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5CE934C6F9C42B28E484B14FFED2B769">
    <w:name w:val="75CE934C6F9C42B28E484B14FFED2B76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CF1FE28D26049D0B9DD759AECAB10E19">
    <w:name w:val="ECF1FE28D26049D0B9DD759AECAB10E1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C62C9A9D6754F9F9BD2A06E9B0861658">
    <w:name w:val="0C62C9A9D6754F9F9BD2A06E9B086165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23">
    <w:name w:val="45F42E30A43F4BE8AAD221AE1B648A4A2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23">
    <w:name w:val="50AA7E5C9AA949E6A30DBC8E5E4AE7D52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23">
    <w:name w:val="8D38A387CE254D948825A287BE964A022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18">
    <w:name w:val="A25EF0DDFEFF4AA3B92FB78025BEA8FE1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20">
    <w:name w:val="73E4404EA02E406C9B33E72D451465D32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10">
    <w:name w:val="AA1C658DC8ED4C59BEFE6317EA104EEF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755103A4E3B40ABAEA0F2B9E90D442A5">
    <w:name w:val="8755103A4E3B40ABAEA0F2B9E90D442A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4A3043AA8A448B0BF450987E0F412FF5">
    <w:name w:val="A4A3043AA8A448B0BF450987E0F412FF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8415E4652849C387CAD1AC061C627D10">
    <w:name w:val="AA8415E4652849C387CAD1AC061C627D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956E4A76B9E4EB2B497C38AA91FB5CE10">
    <w:name w:val="3956E4A76B9E4EB2B497C38AA91FB5CE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0FEE879C49436DBCBAF987B76DC52E10">
    <w:name w:val="3D0FEE879C49436DBCBAF987B76DC52E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FF54A2EC1A64C82BB47547B0390607D10">
    <w:name w:val="6FF54A2EC1A64C82BB47547B0390607D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165038531D44DDFA6A7C37E6B416F8710">
    <w:name w:val="C165038531D44DDFA6A7C37E6B416F87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DA1DC4EBCA74E58ABE5000C86A3333A10">
    <w:name w:val="0DA1DC4EBCA74E58ABE5000C86A3333A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284318CD023485AAA63A640DC053CA610">
    <w:name w:val="6284318CD023485AAA63A640DC053CA6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4A1F16AF0B84C0E930821721809C4A210">
    <w:name w:val="C4A1F16AF0B84C0E930821721809C4A2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9CF2750BD04A3386B05036FC27997210">
    <w:name w:val="3D9CF2750BD04A3386B05036FC279972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5CE934C6F9C42B28E484B14FFED2B7610">
    <w:name w:val="75CE934C6F9C42B28E484B14FFED2B76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CF1FE28D26049D0B9DD759AECAB10E110">
    <w:name w:val="ECF1FE28D26049D0B9DD759AECAB10E1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C62C9A9D6754F9F9BD2A06E9B0861659">
    <w:name w:val="0C62C9A9D6754F9F9BD2A06E9B086165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24">
    <w:name w:val="45F42E30A43F4BE8AAD221AE1B648A4A2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24">
    <w:name w:val="50AA7E5C9AA949E6A30DBC8E5E4AE7D52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24">
    <w:name w:val="8D38A387CE254D948825A287BE964A022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19">
    <w:name w:val="A25EF0DDFEFF4AA3B92FB78025BEA8FE1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21">
    <w:name w:val="73E4404EA02E406C9B33E72D451465D32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11">
    <w:name w:val="AA1C658DC8ED4C59BEFE6317EA104EEF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755103A4E3B40ABAEA0F2B9E90D442A6">
    <w:name w:val="8755103A4E3B40ABAEA0F2B9E90D442A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4A3043AA8A448B0BF450987E0F412FF6">
    <w:name w:val="A4A3043AA8A448B0BF450987E0F412FF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8415E4652849C387CAD1AC061C627D11">
    <w:name w:val="AA8415E4652849C387CAD1AC061C627D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956E4A76B9E4EB2B497C38AA91FB5CE11">
    <w:name w:val="3956E4A76B9E4EB2B497C38AA91FB5CE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0FEE879C49436DBCBAF987B76DC52E11">
    <w:name w:val="3D0FEE879C49436DBCBAF987B76DC52E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FF54A2EC1A64C82BB47547B0390607D11">
    <w:name w:val="6FF54A2EC1A64C82BB47547B0390607D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165038531D44DDFA6A7C37E6B416F8711">
    <w:name w:val="C165038531D44DDFA6A7C37E6B416F87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DA1DC4EBCA74E58ABE5000C86A3333A11">
    <w:name w:val="0DA1DC4EBCA74E58ABE5000C86A3333A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284318CD023485AAA63A640DC053CA611">
    <w:name w:val="6284318CD023485AAA63A640DC053CA6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4A1F16AF0B84C0E930821721809C4A211">
    <w:name w:val="C4A1F16AF0B84C0E930821721809C4A2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9CF2750BD04A3386B05036FC27997211">
    <w:name w:val="3D9CF2750BD04A3386B05036FC279972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5CE934C6F9C42B28E484B14FFED2B7611">
    <w:name w:val="75CE934C6F9C42B28E484B14FFED2B76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CF1FE28D26049D0B9DD759AECAB10E111">
    <w:name w:val="ECF1FE28D26049D0B9DD759AECAB10E1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C62C9A9D6754F9F9BD2A06E9B08616510">
    <w:name w:val="0C62C9A9D6754F9F9BD2A06E9B086165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25">
    <w:name w:val="45F42E30A43F4BE8AAD221AE1B648A4A2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25">
    <w:name w:val="50AA7E5C9AA949E6A30DBC8E5E4AE7D52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25">
    <w:name w:val="8D38A387CE254D948825A287BE964A022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20">
    <w:name w:val="A25EF0DDFEFF4AA3B92FB78025BEA8FE2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22">
    <w:name w:val="73E4404EA02E406C9B33E72D451465D32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12">
    <w:name w:val="AA1C658DC8ED4C59BEFE6317EA104EEF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755103A4E3B40ABAEA0F2B9E90D442A7">
    <w:name w:val="8755103A4E3B40ABAEA0F2B9E90D442A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4A3043AA8A448B0BF450987E0F412FF7">
    <w:name w:val="A4A3043AA8A448B0BF450987E0F412FF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8415E4652849C387CAD1AC061C627D12">
    <w:name w:val="AA8415E4652849C387CAD1AC061C627D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956E4A76B9E4EB2B497C38AA91FB5CE12">
    <w:name w:val="3956E4A76B9E4EB2B497C38AA91FB5CE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0FEE879C49436DBCBAF987B76DC52E12">
    <w:name w:val="3D0FEE879C49436DBCBAF987B76DC52E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FF54A2EC1A64C82BB47547B0390607D12">
    <w:name w:val="6FF54A2EC1A64C82BB47547B0390607D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165038531D44DDFA6A7C37E6B416F8712">
    <w:name w:val="C165038531D44DDFA6A7C37E6B416F87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DA1DC4EBCA74E58ABE5000C86A3333A12">
    <w:name w:val="0DA1DC4EBCA74E58ABE5000C86A3333A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284318CD023485AAA63A640DC053CA612">
    <w:name w:val="6284318CD023485AAA63A640DC053CA6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4A1F16AF0B84C0E930821721809C4A212">
    <w:name w:val="C4A1F16AF0B84C0E930821721809C4A2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9CF2750BD04A3386B05036FC27997212">
    <w:name w:val="3D9CF2750BD04A3386B05036FC279972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5CE934C6F9C42B28E484B14FFED2B7612">
    <w:name w:val="75CE934C6F9C42B28E484B14FFED2B76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CF1FE28D26049D0B9DD759AECAB10E112">
    <w:name w:val="ECF1FE28D26049D0B9DD759AECAB10E1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C62C9A9D6754F9F9BD2A06E9B08616511">
    <w:name w:val="0C62C9A9D6754F9F9BD2A06E9B086165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26">
    <w:name w:val="45F42E30A43F4BE8AAD221AE1B648A4A2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26">
    <w:name w:val="50AA7E5C9AA949E6A30DBC8E5E4AE7D52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26">
    <w:name w:val="8D38A387CE254D948825A287BE964A022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21">
    <w:name w:val="A25EF0DDFEFF4AA3B92FB78025BEA8FE2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23">
    <w:name w:val="73E4404EA02E406C9B33E72D451465D32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13">
    <w:name w:val="AA1C658DC8ED4C59BEFE6317EA104EEF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755103A4E3B40ABAEA0F2B9E90D442A8">
    <w:name w:val="8755103A4E3B40ABAEA0F2B9E90D442A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4A3043AA8A448B0BF450987E0F412FF8">
    <w:name w:val="A4A3043AA8A448B0BF450987E0F412FF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8415E4652849C387CAD1AC061C627D13">
    <w:name w:val="AA8415E4652849C387CAD1AC061C627D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956E4A76B9E4EB2B497C38AA91FB5CE13">
    <w:name w:val="3956E4A76B9E4EB2B497C38AA91FB5CE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0FEE879C49436DBCBAF987B76DC52E13">
    <w:name w:val="3D0FEE879C49436DBCBAF987B76DC52E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FF54A2EC1A64C82BB47547B0390607D13">
    <w:name w:val="6FF54A2EC1A64C82BB47547B0390607D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165038531D44DDFA6A7C37E6B416F8713">
    <w:name w:val="C165038531D44DDFA6A7C37E6B416F87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DA1DC4EBCA74E58ABE5000C86A3333A13">
    <w:name w:val="0DA1DC4EBCA74E58ABE5000C86A3333A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284318CD023485AAA63A640DC053CA613">
    <w:name w:val="6284318CD023485AAA63A640DC053CA6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4A1F16AF0B84C0E930821721809C4A213">
    <w:name w:val="C4A1F16AF0B84C0E930821721809C4A2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9CF2750BD04A3386B05036FC27997213">
    <w:name w:val="3D9CF2750BD04A3386B05036FC279972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5CE934C6F9C42B28E484B14FFED2B7613">
    <w:name w:val="75CE934C6F9C42B28E484B14FFED2B76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CF1FE28D26049D0B9DD759AECAB10E113">
    <w:name w:val="ECF1FE28D26049D0B9DD759AECAB10E1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C62C9A9D6754F9F9BD2A06E9B08616512">
    <w:name w:val="0C62C9A9D6754F9F9BD2A06E9B086165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27">
    <w:name w:val="45F42E30A43F4BE8AAD221AE1B648A4A2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27">
    <w:name w:val="50AA7E5C9AA949E6A30DBC8E5E4AE7D52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27">
    <w:name w:val="8D38A387CE254D948825A287BE964A022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22">
    <w:name w:val="A25EF0DDFEFF4AA3B92FB78025BEA8FE2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24">
    <w:name w:val="73E4404EA02E406C9B33E72D451465D32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14">
    <w:name w:val="AA1C658DC8ED4C59BEFE6317EA104EEF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755103A4E3B40ABAEA0F2B9E90D442A9">
    <w:name w:val="8755103A4E3B40ABAEA0F2B9E90D442A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4A3043AA8A448B0BF450987E0F412FF9">
    <w:name w:val="A4A3043AA8A448B0BF450987E0F412FF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8415E4652849C387CAD1AC061C627D14">
    <w:name w:val="AA8415E4652849C387CAD1AC061C627D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956E4A76B9E4EB2B497C38AA91FB5CE14">
    <w:name w:val="3956E4A76B9E4EB2B497C38AA91FB5CE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0FEE879C49436DBCBAF987B76DC52E14">
    <w:name w:val="3D0FEE879C49436DBCBAF987B76DC52E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FF54A2EC1A64C82BB47547B0390607D14">
    <w:name w:val="6FF54A2EC1A64C82BB47547B0390607D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165038531D44DDFA6A7C37E6B416F8714">
    <w:name w:val="C165038531D44DDFA6A7C37E6B416F87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DA1DC4EBCA74E58ABE5000C86A3333A14">
    <w:name w:val="0DA1DC4EBCA74E58ABE5000C86A3333A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284318CD023485AAA63A640DC053CA614">
    <w:name w:val="6284318CD023485AAA63A640DC053CA6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4A1F16AF0B84C0E930821721809C4A214">
    <w:name w:val="C4A1F16AF0B84C0E930821721809C4A2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9CF2750BD04A3386B05036FC27997214">
    <w:name w:val="3D9CF2750BD04A3386B05036FC279972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5CE934C6F9C42B28E484B14FFED2B7614">
    <w:name w:val="75CE934C6F9C42B28E484B14FFED2B76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CF1FE28D26049D0B9DD759AECAB10E114">
    <w:name w:val="ECF1FE28D26049D0B9DD759AECAB10E1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C62C9A9D6754F9F9BD2A06E9B08616513">
    <w:name w:val="0C62C9A9D6754F9F9BD2A06E9B086165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9721510F8114FD4B43326F6E885C48E">
    <w:name w:val="69721510F8114FD4B43326F6E885C48E"/>
    <w:rsid w:val="004635B8"/>
  </w:style>
  <w:style w:type="paragraph" w:customStyle="1" w:styleId="8A78A81BA666444380840FBAF3AE33CF">
    <w:name w:val="8A78A81BA666444380840FBAF3AE33CF"/>
    <w:rsid w:val="004635B8"/>
  </w:style>
  <w:style w:type="paragraph" w:customStyle="1" w:styleId="2466EFB29F304F18BEF57B16947E185E">
    <w:name w:val="2466EFB29F304F18BEF57B16947E185E"/>
    <w:rsid w:val="004635B8"/>
  </w:style>
  <w:style w:type="paragraph" w:customStyle="1" w:styleId="A38805B44FB9416C9A5B031E27CE6B1B">
    <w:name w:val="A38805B44FB9416C9A5B031E27CE6B1B"/>
    <w:rsid w:val="004635B8"/>
  </w:style>
  <w:style w:type="paragraph" w:customStyle="1" w:styleId="EE96135B550F456C94AF82C669ACD373">
    <w:name w:val="EE96135B550F456C94AF82C669ACD373"/>
    <w:rsid w:val="004635B8"/>
  </w:style>
  <w:style w:type="paragraph" w:customStyle="1" w:styleId="DE2255DE2B5046C8A674D0E9B1C871F5">
    <w:name w:val="DE2255DE2B5046C8A674D0E9B1C871F5"/>
    <w:rsid w:val="004635B8"/>
  </w:style>
  <w:style w:type="paragraph" w:customStyle="1" w:styleId="F554249F39A443C99D1E09F1D22D1B79">
    <w:name w:val="F554249F39A443C99D1E09F1D22D1B79"/>
    <w:rsid w:val="004635B8"/>
  </w:style>
  <w:style w:type="paragraph" w:customStyle="1" w:styleId="7A0C6AD8F289484FA39E67CF064E1972">
    <w:name w:val="7A0C6AD8F289484FA39E67CF064E1972"/>
    <w:rsid w:val="004635B8"/>
  </w:style>
  <w:style w:type="paragraph" w:customStyle="1" w:styleId="773F78A5B434441FB6E4C7A2B7FDECE3">
    <w:name w:val="773F78A5B434441FB6E4C7A2B7FDECE3"/>
    <w:rsid w:val="004635B8"/>
  </w:style>
  <w:style w:type="paragraph" w:customStyle="1" w:styleId="F591B572C4834115925C213912EDA58D">
    <w:name w:val="F591B572C4834115925C213912EDA58D"/>
    <w:rsid w:val="004635B8"/>
  </w:style>
  <w:style w:type="paragraph" w:customStyle="1" w:styleId="6B494962325B4535950C9C9353FBB7FE">
    <w:name w:val="6B494962325B4535950C9C9353FBB7FE"/>
    <w:rsid w:val="004635B8"/>
  </w:style>
  <w:style w:type="paragraph" w:customStyle="1" w:styleId="D76E01BD1F8B4D2D9A62DCF220CF9E0D">
    <w:name w:val="D76E01BD1F8B4D2D9A62DCF220CF9E0D"/>
    <w:rsid w:val="004635B8"/>
  </w:style>
  <w:style w:type="paragraph" w:customStyle="1" w:styleId="853B40B62B5042DC98D55B5736A34AB6">
    <w:name w:val="853B40B62B5042DC98D55B5736A34AB6"/>
    <w:rsid w:val="004635B8"/>
  </w:style>
  <w:style w:type="paragraph" w:customStyle="1" w:styleId="C23C6B9514774C72B4E2475DF9605C0E">
    <w:name w:val="C23C6B9514774C72B4E2475DF9605C0E"/>
    <w:rsid w:val="004635B8"/>
  </w:style>
  <w:style w:type="paragraph" w:customStyle="1" w:styleId="D2D082ABEC714797A80924DD8998ED56">
    <w:name w:val="D2D082ABEC714797A80924DD8998ED56"/>
    <w:rsid w:val="004635B8"/>
  </w:style>
  <w:style w:type="paragraph" w:customStyle="1" w:styleId="22C605C31D4C448B903634F3D3578F63">
    <w:name w:val="22C605C31D4C448B903634F3D3578F63"/>
    <w:rsid w:val="004635B8"/>
  </w:style>
  <w:style w:type="paragraph" w:customStyle="1" w:styleId="3C507F40D9724920A252A2F4757FA44B">
    <w:name w:val="3C507F40D9724920A252A2F4757FA44B"/>
    <w:rsid w:val="004635B8"/>
  </w:style>
  <w:style w:type="paragraph" w:customStyle="1" w:styleId="B1DDEF4B071B40D18C92AB0C668810F8">
    <w:name w:val="B1DDEF4B071B40D18C92AB0C668810F8"/>
    <w:rsid w:val="004635B8"/>
  </w:style>
  <w:style w:type="paragraph" w:customStyle="1" w:styleId="45F42E30A43F4BE8AAD221AE1B648A4A28">
    <w:name w:val="45F42E30A43F4BE8AAD221AE1B648A4A2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28">
    <w:name w:val="50AA7E5C9AA949E6A30DBC8E5E4AE7D52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28">
    <w:name w:val="8D38A387CE254D948825A287BE964A022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23">
    <w:name w:val="A25EF0DDFEFF4AA3B92FB78025BEA8FE2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25">
    <w:name w:val="73E4404EA02E406C9B33E72D451465D32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15">
    <w:name w:val="AA1C658DC8ED4C59BEFE6317EA104EEF1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755103A4E3B40ABAEA0F2B9E90D442A10">
    <w:name w:val="8755103A4E3B40ABAEA0F2B9E90D442A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4A3043AA8A448B0BF450987E0F412FF10">
    <w:name w:val="A4A3043AA8A448B0BF450987E0F412FF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9721510F8114FD4B43326F6E885C48E1">
    <w:name w:val="69721510F8114FD4B43326F6E885C48E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53B40B62B5042DC98D55B5736A34AB61">
    <w:name w:val="853B40B62B5042DC98D55B5736A34AB6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23C6B9514774C72B4E2475DF9605C0E1">
    <w:name w:val="C23C6B9514774C72B4E2475DF9605C0E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38805B44FB9416C9A5B031E27CE6B1B1">
    <w:name w:val="A38805B44FB9416C9A5B031E27CE6B1B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E96135B550F456C94AF82C669ACD3731">
    <w:name w:val="EE96135B550F456C94AF82C669ACD373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D2D082ABEC714797A80924DD8998ED561">
    <w:name w:val="D2D082ABEC714797A80924DD8998ED56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22C605C31D4C448B903634F3D3578F631">
    <w:name w:val="22C605C31D4C448B903634F3D3578F63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A0C6AD8F289484FA39E67CF064E19721">
    <w:name w:val="7A0C6AD8F289484FA39E67CF064E1972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73F78A5B434441FB6E4C7A2B7FDECE31">
    <w:name w:val="773F78A5B434441FB6E4C7A2B7FDECE3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C507F40D9724920A252A2F4757FA44B1">
    <w:name w:val="3C507F40D9724920A252A2F4757FA44B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B1DDEF4B071B40D18C92AB0C668810F81">
    <w:name w:val="B1DDEF4B071B40D18C92AB0C668810F8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D76E01BD1F8B4D2D9A62DCF220CF9E0D1">
    <w:name w:val="D76E01BD1F8B4D2D9A62DCF220CF9E0D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29">
    <w:name w:val="45F42E30A43F4BE8AAD221AE1B648A4A2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29">
    <w:name w:val="50AA7E5C9AA949E6A30DBC8E5E4AE7D52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29">
    <w:name w:val="8D38A387CE254D948825A287BE964A022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24">
    <w:name w:val="A25EF0DDFEFF4AA3B92FB78025BEA8FE2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26">
    <w:name w:val="73E4404EA02E406C9B33E72D451465D32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16">
    <w:name w:val="AA1C658DC8ED4C59BEFE6317EA104EEF1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755103A4E3B40ABAEA0F2B9E90D442A11">
    <w:name w:val="8755103A4E3B40ABAEA0F2B9E90D442A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4A3043AA8A448B0BF450987E0F412FF11">
    <w:name w:val="A4A3043AA8A448B0BF450987E0F412FF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9721510F8114FD4B43326F6E885C48E2">
    <w:name w:val="69721510F8114FD4B43326F6E885C48E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53B40B62B5042DC98D55B5736A34AB62">
    <w:name w:val="853B40B62B5042DC98D55B5736A34AB6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23C6B9514774C72B4E2475DF9605C0E2">
    <w:name w:val="C23C6B9514774C72B4E2475DF9605C0E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38805B44FB9416C9A5B031E27CE6B1B2">
    <w:name w:val="A38805B44FB9416C9A5B031E27CE6B1B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E96135B550F456C94AF82C669ACD3732">
    <w:name w:val="EE96135B550F456C94AF82C669ACD373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D2D082ABEC714797A80924DD8998ED562">
    <w:name w:val="D2D082ABEC714797A80924DD8998ED56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22C605C31D4C448B903634F3D3578F632">
    <w:name w:val="22C605C31D4C448B903634F3D3578F63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A0C6AD8F289484FA39E67CF064E19722">
    <w:name w:val="7A0C6AD8F289484FA39E67CF064E1972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73F78A5B434441FB6E4C7A2B7FDECE32">
    <w:name w:val="773F78A5B434441FB6E4C7A2B7FDECE3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C507F40D9724920A252A2F4757FA44B2">
    <w:name w:val="3C507F40D9724920A252A2F4757FA44B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B1DDEF4B071B40D18C92AB0C668810F82">
    <w:name w:val="B1DDEF4B071B40D18C92AB0C668810F8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D76E01BD1F8B4D2D9A62DCF220CF9E0D2">
    <w:name w:val="D76E01BD1F8B4D2D9A62DCF220CF9E0D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35B8"/>
    <w:rPr>
      <w:color w:val="808080"/>
    </w:rPr>
  </w:style>
  <w:style w:type="paragraph" w:customStyle="1" w:styleId="45F42E30A43F4BE8AAD221AE1B648A4A">
    <w:name w:val="45F42E30A43F4BE8AAD221AE1B648A4A"/>
    <w:rsid w:val="004635B8"/>
  </w:style>
  <w:style w:type="paragraph" w:customStyle="1" w:styleId="033C42004B1C493A9CE6EE057C7E3A47">
    <w:name w:val="033C42004B1C493A9CE6EE057C7E3A47"/>
    <w:rsid w:val="004635B8"/>
  </w:style>
  <w:style w:type="paragraph" w:customStyle="1" w:styleId="50AA7E5C9AA949E6A30DBC8E5E4AE7D5">
    <w:name w:val="50AA7E5C9AA949E6A30DBC8E5E4AE7D5"/>
    <w:rsid w:val="004635B8"/>
  </w:style>
  <w:style w:type="paragraph" w:customStyle="1" w:styleId="8D38A387CE254D948825A287BE964A02">
    <w:name w:val="8D38A387CE254D948825A287BE964A02"/>
    <w:rsid w:val="004635B8"/>
  </w:style>
  <w:style w:type="paragraph" w:customStyle="1" w:styleId="DEAF3F8AB05D4BE18A66B62207824BBC">
    <w:name w:val="DEAF3F8AB05D4BE18A66B62207824BBC"/>
    <w:rsid w:val="004635B8"/>
  </w:style>
  <w:style w:type="paragraph" w:customStyle="1" w:styleId="73E4404EA02E406C9B33E72D451465D3">
    <w:name w:val="73E4404EA02E406C9B33E72D451465D3"/>
    <w:rsid w:val="004635B8"/>
  </w:style>
  <w:style w:type="paragraph" w:customStyle="1" w:styleId="A25EF0DDFEFF4AA3B92FB78025BEA8FE">
    <w:name w:val="A25EF0DDFEFF4AA3B92FB78025BEA8FE"/>
    <w:rsid w:val="004635B8"/>
  </w:style>
  <w:style w:type="paragraph" w:customStyle="1" w:styleId="9F21F5361F634C47B0EEF4A1DDE57B97">
    <w:name w:val="9F21F5361F634C47B0EEF4A1DDE57B97"/>
    <w:rsid w:val="004635B8"/>
  </w:style>
  <w:style w:type="paragraph" w:customStyle="1" w:styleId="10F61F2565E441788E4AC2B2634701BF">
    <w:name w:val="10F61F2565E441788E4AC2B2634701BF"/>
    <w:rsid w:val="004635B8"/>
  </w:style>
  <w:style w:type="paragraph" w:customStyle="1" w:styleId="82CB66DBD52C47BCBD9E0246CE7BA294">
    <w:name w:val="82CB66DBD52C47BCBD9E0246CE7BA294"/>
    <w:rsid w:val="004635B8"/>
  </w:style>
  <w:style w:type="paragraph" w:customStyle="1" w:styleId="0859DE2F0F5E40D1AA5D515DE6E2E88D">
    <w:name w:val="0859DE2F0F5E40D1AA5D515DE6E2E88D"/>
    <w:rsid w:val="004635B8"/>
  </w:style>
  <w:style w:type="paragraph" w:customStyle="1" w:styleId="DFB72CDDCC224D2E8F9F4BEEDFB7DDF7">
    <w:name w:val="DFB72CDDCC224D2E8F9F4BEEDFB7DDF7"/>
    <w:rsid w:val="004635B8"/>
  </w:style>
  <w:style w:type="paragraph" w:customStyle="1" w:styleId="77BB3C76A07B4108BD36098A5A639A13">
    <w:name w:val="77BB3C76A07B4108BD36098A5A639A13"/>
    <w:rsid w:val="004635B8"/>
  </w:style>
  <w:style w:type="paragraph" w:customStyle="1" w:styleId="C6D3867AD27742F38D80BE3C9B34B0B4">
    <w:name w:val="C6D3867AD27742F38D80BE3C9B34B0B4"/>
    <w:rsid w:val="004635B8"/>
  </w:style>
  <w:style w:type="paragraph" w:customStyle="1" w:styleId="45F42E30A43F4BE8AAD221AE1B648A4A1">
    <w:name w:val="45F42E30A43F4BE8AAD221AE1B648A4A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1">
    <w:name w:val="50AA7E5C9AA949E6A30DBC8E5E4AE7D5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1">
    <w:name w:val="8D38A387CE254D948825A287BE964A02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1">
    <w:name w:val="A25EF0DDFEFF4AA3B92FB78025BEA8FE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1">
    <w:name w:val="73E4404EA02E406C9B33E72D451465D3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DFB72CDDCC224D2E8F9F4BEEDFB7DDF71">
    <w:name w:val="DFB72CDDCC224D2E8F9F4BEEDFB7DDF7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6D3867AD27742F38D80BE3C9B34B0B41">
    <w:name w:val="C6D3867AD27742F38D80BE3C9B34B0B4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2">
    <w:name w:val="45F42E30A43F4BE8AAD221AE1B648A4A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2">
    <w:name w:val="50AA7E5C9AA949E6A30DBC8E5E4AE7D5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2">
    <w:name w:val="8D38A387CE254D948825A287BE964A02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2">
    <w:name w:val="A25EF0DDFEFF4AA3B92FB78025BEA8FE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2">
    <w:name w:val="73E4404EA02E406C9B33E72D451465D3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DFB72CDDCC224D2E8F9F4BEEDFB7DDF72">
    <w:name w:val="DFB72CDDCC224D2E8F9F4BEEDFB7DDF7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6D3867AD27742F38D80BE3C9B34B0B42">
    <w:name w:val="C6D3867AD27742F38D80BE3C9B34B0B4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3">
    <w:name w:val="45F42E30A43F4BE8AAD221AE1B648A4A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3">
    <w:name w:val="50AA7E5C9AA949E6A30DBC8E5E4AE7D5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3">
    <w:name w:val="8D38A387CE254D948825A287BE964A02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3">
    <w:name w:val="A25EF0DDFEFF4AA3B92FB78025BEA8FE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3">
    <w:name w:val="73E4404EA02E406C9B33E72D451465D3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DFB72CDDCC224D2E8F9F4BEEDFB7DDF73">
    <w:name w:val="DFB72CDDCC224D2E8F9F4BEEDFB7DDF7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6D3867AD27742F38D80BE3C9B34B0B43">
    <w:name w:val="C6D3867AD27742F38D80BE3C9B34B0B4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4">
    <w:name w:val="45F42E30A43F4BE8AAD221AE1B648A4A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4">
    <w:name w:val="50AA7E5C9AA949E6A30DBC8E5E4AE7D5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4">
    <w:name w:val="8D38A387CE254D948825A287BE964A02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DFB72CDDCC224D2E8F9F4BEEDFB7DDF74">
    <w:name w:val="DFB72CDDCC224D2E8F9F4BEEDFB7DDF7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6D3867AD27742F38D80BE3C9B34B0B44">
    <w:name w:val="C6D3867AD27742F38D80BE3C9B34B0B4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5">
    <w:name w:val="45F42E30A43F4BE8AAD221AE1B648A4A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5">
    <w:name w:val="50AA7E5C9AA949E6A30DBC8E5E4AE7D5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5">
    <w:name w:val="8D38A387CE254D948825A287BE964A02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DFB72CDDCC224D2E8F9F4BEEDFB7DDF75">
    <w:name w:val="DFB72CDDCC224D2E8F9F4BEEDFB7DDF7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6D3867AD27742F38D80BE3C9B34B0B45">
    <w:name w:val="C6D3867AD27742F38D80BE3C9B34B0B4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6">
    <w:name w:val="45F42E30A43F4BE8AAD221AE1B648A4A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6">
    <w:name w:val="50AA7E5C9AA949E6A30DBC8E5E4AE7D5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6">
    <w:name w:val="8D38A387CE254D948825A287BE964A02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7">
    <w:name w:val="45F42E30A43F4BE8AAD221AE1B648A4A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7">
    <w:name w:val="50AA7E5C9AA949E6A30DBC8E5E4AE7D5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7">
    <w:name w:val="8D38A387CE254D948825A287BE964A02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4">
    <w:name w:val="73E4404EA02E406C9B33E72D451465D3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2DF52DBDBB94E7A9BD5DF2BF9BFE8F8">
    <w:name w:val="52DF52DBDBB94E7A9BD5DF2BF9BFE8F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8">
    <w:name w:val="45F42E30A43F4BE8AAD221AE1B648A4A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8">
    <w:name w:val="50AA7E5C9AA949E6A30DBC8E5E4AE7D5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8">
    <w:name w:val="8D38A387CE254D948825A287BE964A02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5">
    <w:name w:val="73E4404EA02E406C9B33E72D451465D3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2DF52DBDBB94E7A9BD5DF2BF9BFE8F81">
    <w:name w:val="52DF52DBDBB94E7A9BD5DF2BF9BFE8F8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9">
    <w:name w:val="45F42E30A43F4BE8AAD221AE1B648A4A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9">
    <w:name w:val="50AA7E5C9AA949E6A30DBC8E5E4AE7D5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9">
    <w:name w:val="8D38A387CE254D948825A287BE964A02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4">
    <w:name w:val="A25EF0DDFEFF4AA3B92FB78025BEA8FE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6">
    <w:name w:val="73E4404EA02E406C9B33E72D451465D3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2DF52DBDBB94E7A9BD5DF2BF9BFE8F82">
    <w:name w:val="52DF52DBDBB94E7A9BD5DF2BF9BFE8F8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B9312A1059114FB081B226E8CFBAD935">
    <w:name w:val="B9312A1059114FB081B226E8CFBAD935"/>
    <w:rsid w:val="004635B8"/>
  </w:style>
  <w:style w:type="paragraph" w:customStyle="1" w:styleId="45F42E30A43F4BE8AAD221AE1B648A4A10">
    <w:name w:val="45F42E30A43F4BE8AAD221AE1B648A4A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10">
    <w:name w:val="50AA7E5C9AA949E6A30DBC8E5E4AE7D5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10">
    <w:name w:val="8D38A387CE254D948825A287BE964A02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5">
    <w:name w:val="A25EF0DDFEFF4AA3B92FB78025BEA8FE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7">
    <w:name w:val="73E4404EA02E406C9B33E72D451465D3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B9312A1059114FB081B226E8CFBAD9351">
    <w:name w:val="B9312A1059114FB081B226E8CFBAD935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9DB07AE3D664218A7A4E7F5B64F66DE">
    <w:name w:val="79DB07AE3D664218A7A4E7F5B64F66DE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11">
    <w:name w:val="45F42E30A43F4BE8AAD221AE1B648A4A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11">
    <w:name w:val="50AA7E5C9AA949E6A30DBC8E5E4AE7D5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11">
    <w:name w:val="8D38A387CE254D948825A287BE964A02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6">
    <w:name w:val="A25EF0DDFEFF4AA3B92FB78025BEA8FE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8">
    <w:name w:val="73E4404EA02E406C9B33E72D451465D3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B9312A1059114FB081B226E8CFBAD9352">
    <w:name w:val="B9312A1059114FB081B226E8CFBAD935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9DB07AE3D664218A7A4E7F5B64F66DE1">
    <w:name w:val="79DB07AE3D664218A7A4E7F5B64F66DE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12">
    <w:name w:val="45F42E30A43F4BE8AAD221AE1B648A4A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12">
    <w:name w:val="50AA7E5C9AA949E6A30DBC8E5E4AE7D5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12">
    <w:name w:val="8D38A387CE254D948825A287BE964A02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7">
    <w:name w:val="A25EF0DDFEFF4AA3B92FB78025BEA8FE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9">
    <w:name w:val="73E4404EA02E406C9B33E72D451465D3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B9312A1059114FB081B226E8CFBAD9353">
    <w:name w:val="B9312A1059114FB081B226E8CFBAD935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9DB07AE3D664218A7A4E7F5B64F66DE2">
    <w:name w:val="79DB07AE3D664218A7A4E7F5B64F66DE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26F05A0EB1B4BCF8E3FF1454B1A0383">
    <w:name w:val="826F05A0EB1B4BCF8E3FF1454B1A038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13">
    <w:name w:val="45F42E30A43F4BE8AAD221AE1B648A4A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13">
    <w:name w:val="50AA7E5C9AA949E6A30DBC8E5E4AE7D5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13">
    <w:name w:val="8D38A387CE254D948825A287BE964A02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8">
    <w:name w:val="A25EF0DDFEFF4AA3B92FB78025BEA8FE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10">
    <w:name w:val="73E4404EA02E406C9B33E72D451465D3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B9312A1059114FB081B226E8CFBAD9354">
    <w:name w:val="B9312A1059114FB081B226E8CFBAD935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9DB07AE3D664218A7A4E7F5B64F66DE3">
    <w:name w:val="79DB07AE3D664218A7A4E7F5B64F66DE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26F05A0EB1B4BCF8E3FF1454B1A03831">
    <w:name w:val="826F05A0EB1B4BCF8E3FF1454B1A0383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">
    <w:name w:val="AA1C658DC8ED4C59BEFE6317EA104EEF"/>
    <w:rsid w:val="004635B8"/>
  </w:style>
  <w:style w:type="paragraph" w:customStyle="1" w:styleId="1C35B34E711C4511AD4CCCEE539F01CC">
    <w:name w:val="1C35B34E711C4511AD4CCCEE539F01CC"/>
    <w:rsid w:val="004635B8"/>
  </w:style>
  <w:style w:type="paragraph" w:customStyle="1" w:styleId="81A6CCF7CF5C495694990B50D56FBFD9">
    <w:name w:val="81A6CCF7CF5C495694990B50D56FBFD9"/>
    <w:rsid w:val="004635B8"/>
  </w:style>
  <w:style w:type="paragraph" w:customStyle="1" w:styleId="AA8415E4652849C387CAD1AC061C627D">
    <w:name w:val="AA8415E4652849C387CAD1AC061C627D"/>
    <w:rsid w:val="004635B8"/>
  </w:style>
  <w:style w:type="paragraph" w:customStyle="1" w:styleId="3956E4A76B9E4EB2B497C38AA91FB5CE">
    <w:name w:val="3956E4A76B9E4EB2B497C38AA91FB5CE"/>
    <w:rsid w:val="004635B8"/>
  </w:style>
  <w:style w:type="paragraph" w:customStyle="1" w:styleId="3D0FEE879C49436DBCBAF987B76DC52E">
    <w:name w:val="3D0FEE879C49436DBCBAF987B76DC52E"/>
    <w:rsid w:val="004635B8"/>
  </w:style>
  <w:style w:type="paragraph" w:customStyle="1" w:styleId="6FF54A2EC1A64C82BB47547B0390607D">
    <w:name w:val="6FF54A2EC1A64C82BB47547B0390607D"/>
    <w:rsid w:val="004635B8"/>
  </w:style>
  <w:style w:type="paragraph" w:customStyle="1" w:styleId="C165038531D44DDFA6A7C37E6B416F87">
    <w:name w:val="C165038531D44DDFA6A7C37E6B416F87"/>
    <w:rsid w:val="004635B8"/>
  </w:style>
  <w:style w:type="paragraph" w:customStyle="1" w:styleId="0DA1DC4EBCA74E58ABE5000C86A3333A">
    <w:name w:val="0DA1DC4EBCA74E58ABE5000C86A3333A"/>
    <w:rsid w:val="004635B8"/>
  </w:style>
  <w:style w:type="paragraph" w:customStyle="1" w:styleId="6284318CD023485AAA63A640DC053CA6">
    <w:name w:val="6284318CD023485AAA63A640DC053CA6"/>
    <w:rsid w:val="004635B8"/>
  </w:style>
  <w:style w:type="paragraph" w:customStyle="1" w:styleId="C4A1F16AF0B84C0E930821721809C4A2">
    <w:name w:val="C4A1F16AF0B84C0E930821721809C4A2"/>
    <w:rsid w:val="004635B8"/>
  </w:style>
  <w:style w:type="paragraph" w:customStyle="1" w:styleId="3D9CF2750BD04A3386B05036FC279972">
    <w:name w:val="3D9CF2750BD04A3386B05036FC279972"/>
    <w:rsid w:val="004635B8"/>
  </w:style>
  <w:style w:type="paragraph" w:customStyle="1" w:styleId="75CE934C6F9C42B28E484B14FFED2B76">
    <w:name w:val="75CE934C6F9C42B28E484B14FFED2B76"/>
    <w:rsid w:val="004635B8"/>
  </w:style>
  <w:style w:type="paragraph" w:customStyle="1" w:styleId="ECF1FE28D26049D0B9DD759AECAB10E1">
    <w:name w:val="ECF1FE28D26049D0B9DD759AECAB10E1"/>
    <w:rsid w:val="004635B8"/>
  </w:style>
  <w:style w:type="paragraph" w:customStyle="1" w:styleId="F94EC688C0B1462195FA56BE94106055">
    <w:name w:val="F94EC688C0B1462195FA56BE94106055"/>
    <w:rsid w:val="004635B8"/>
  </w:style>
  <w:style w:type="paragraph" w:customStyle="1" w:styleId="45F42E30A43F4BE8AAD221AE1B648A4A14">
    <w:name w:val="45F42E30A43F4BE8AAD221AE1B648A4A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14">
    <w:name w:val="50AA7E5C9AA949E6A30DBC8E5E4AE7D5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14">
    <w:name w:val="8D38A387CE254D948825A287BE964A02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9">
    <w:name w:val="A25EF0DDFEFF4AA3B92FB78025BEA8FE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11">
    <w:name w:val="73E4404EA02E406C9B33E72D451465D3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1">
    <w:name w:val="AA1C658DC8ED4C59BEFE6317EA104EEF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1C35B34E711C4511AD4CCCEE539F01CC1">
    <w:name w:val="1C35B34E711C4511AD4CCCEE539F01CC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1A6CCF7CF5C495694990B50D56FBFD91">
    <w:name w:val="81A6CCF7CF5C495694990B50D56FBFD9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8415E4652849C387CAD1AC061C627D1">
    <w:name w:val="AA8415E4652849C387CAD1AC061C627D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956E4A76B9E4EB2B497C38AA91FB5CE1">
    <w:name w:val="3956E4A76B9E4EB2B497C38AA91FB5CE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0FEE879C49436DBCBAF987B76DC52E1">
    <w:name w:val="3D0FEE879C49436DBCBAF987B76DC52E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FF54A2EC1A64C82BB47547B0390607D1">
    <w:name w:val="6FF54A2EC1A64C82BB47547B0390607D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165038531D44DDFA6A7C37E6B416F871">
    <w:name w:val="C165038531D44DDFA6A7C37E6B416F87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DA1DC4EBCA74E58ABE5000C86A3333A1">
    <w:name w:val="0DA1DC4EBCA74E58ABE5000C86A3333A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284318CD023485AAA63A640DC053CA61">
    <w:name w:val="6284318CD023485AAA63A640DC053CA6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4A1F16AF0B84C0E930821721809C4A21">
    <w:name w:val="C4A1F16AF0B84C0E930821721809C4A2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9CF2750BD04A3386B05036FC2799721">
    <w:name w:val="3D9CF2750BD04A3386B05036FC279972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5CE934C6F9C42B28E484B14FFED2B761">
    <w:name w:val="75CE934C6F9C42B28E484B14FFED2B76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CF1FE28D26049D0B9DD759AECAB10E11">
    <w:name w:val="ECF1FE28D26049D0B9DD759AECAB10E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F94EC688C0B1462195FA56BE941060551">
    <w:name w:val="F94EC688C0B1462195FA56BE94106055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C62C9A9D6754F9F9BD2A06E9B086165">
    <w:name w:val="0C62C9A9D6754F9F9BD2A06E9B086165"/>
    <w:rsid w:val="004635B8"/>
  </w:style>
  <w:style w:type="paragraph" w:customStyle="1" w:styleId="45F42E30A43F4BE8AAD221AE1B648A4A15">
    <w:name w:val="45F42E30A43F4BE8AAD221AE1B648A4A1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15">
    <w:name w:val="50AA7E5C9AA949E6A30DBC8E5E4AE7D51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15">
    <w:name w:val="8D38A387CE254D948825A287BE964A021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10">
    <w:name w:val="A25EF0DDFEFF4AA3B92FB78025BEA8FE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12">
    <w:name w:val="73E4404EA02E406C9B33E72D451465D3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2">
    <w:name w:val="AA1C658DC8ED4C59BEFE6317EA104EEF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1C35B34E711C4511AD4CCCEE539F01CC2">
    <w:name w:val="1C35B34E711C4511AD4CCCEE539F01CC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1A6CCF7CF5C495694990B50D56FBFD92">
    <w:name w:val="81A6CCF7CF5C495694990B50D56FBFD9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8415E4652849C387CAD1AC061C627D2">
    <w:name w:val="AA8415E4652849C387CAD1AC061C627D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956E4A76B9E4EB2B497C38AA91FB5CE2">
    <w:name w:val="3956E4A76B9E4EB2B497C38AA91FB5CE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0FEE879C49436DBCBAF987B76DC52E2">
    <w:name w:val="3D0FEE879C49436DBCBAF987B76DC52E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FF54A2EC1A64C82BB47547B0390607D2">
    <w:name w:val="6FF54A2EC1A64C82BB47547B0390607D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165038531D44DDFA6A7C37E6B416F872">
    <w:name w:val="C165038531D44DDFA6A7C37E6B416F87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DA1DC4EBCA74E58ABE5000C86A3333A2">
    <w:name w:val="0DA1DC4EBCA74E58ABE5000C86A3333A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284318CD023485AAA63A640DC053CA62">
    <w:name w:val="6284318CD023485AAA63A640DC053CA6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4A1F16AF0B84C0E930821721809C4A22">
    <w:name w:val="C4A1F16AF0B84C0E930821721809C4A2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9CF2750BD04A3386B05036FC2799722">
    <w:name w:val="3D9CF2750BD04A3386B05036FC279972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5CE934C6F9C42B28E484B14FFED2B762">
    <w:name w:val="75CE934C6F9C42B28E484B14FFED2B76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CF1FE28D26049D0B9DD759AECAB10E12">
    <w:name w:val="ECF1FE28D26049D0B9DD759AECAB10E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C62C9A9D6754F9F9BD2A06E9B0861651">
    <w:name w:val="0C62C9A9D6754F9F9BD2A06E9B086165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16">
    <w:name w:val="45F42E30A43F4BE8AAD221AE1B648A4A1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16">
    <w:name w:val="50AA7E5C9AA949E6A30DBC8E5E4AE7D51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16">
    <w:name w:val="8D38A387CE254D948825A287BE964A021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11">
    <w:name w:val="A25EF0DDFEFF4AA3B92FB78025BEA8FE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13">
    <w:name w:val="73E4404EA02E406C9B33E72D451465D3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3">
    <w:name w:val="AA1C658DC8ED4C59BEFE6317EA104EEF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1C35B34E711C4511AD4CCCEE539F01CC3">
    <w:name w:val="1C35B34E711C4511AD4CCCEE539F01CC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1A6CCF7CF5C495694990B50D56FBFD93">
    <w:name w:val="81A6CCF7CF5C495694990B50D56FBFD9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8415E4652849C387CAD1AC061C627D3">
    <w:name w:val="AA8415E4652849C387CAD1AC061C627D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956E4A76B9E4EB2B497C38AA91FB5CE3">
    <w:name w:val="3956E4A76B9E4EB2B497C38AA91FB5CE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0FEE879C49436DBCBAF987B76DC52E3">
    <w:name w:val="3D0FEE879C49436DBCBAF987B76DC52E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FF54A2EC1A64C82BB47547B0390607D3">
    <w:name w:val="6FF54A2EC1A64C82BB47547B0390607D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165038531D44DDFA6A7C37E6B416F873">
    <w:name w:val="C165038531D44DDFA6A7C37E6B416F87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DA1DC4EBCA74E58ABE5000C86A3333A3">
    <w:name w:val="0DA1DC4EBCA74E58ABE5000C86A3333A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284318CD023485AAA63A640DC053CA63">
    <w:name w:val="6284318CD023485AAA63A640DC053CA6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4A1F16AF0B84C0E930821721809C4A23">
    <w:name w:val="C4A1F16AF0B84C0E930821721809C4A2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9CF2750BD04A3386B05036FC2799723">
    <w:name w:val="3D9CF2750BD04A3386B05036FC279972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5CE934C6F9C42B28E484B14FFED2B763">
    <w:name w:val="75CE934C6F9C42B28E484B14FFED2B76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CF1FE28D26049D0B9DD759AECAB10E13">
    <w:name w:val="ECF1FE28D26049D0B9DD759AECAB10E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C62C9A9D6754F9F9BD2A06E9B0861652">
    <w:name w:val="0C62C9A9D6754F9F9BD2A06E9B086165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17">
    <w:name w:val="45F42E30A43F4BE8AAD221AE1B648A4A1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17">
    <w:name w:val="50AA7E5C9AA949E6A30DBC8E5E4AE7D51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17">
    <w:name w:val="8D38A387CE254D948825A287BE964A021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12">
    <w:name w:val="A25EF0DDFEFF4AA3B92FB78025BEA8FE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14">
    <w:name w:val="73E4404EA02E406C9B33E72D451465D3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4">
    <w:name w:val="AA1C658DC8ED4C59BEFE6317EA104EEF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1C35B34E711C4511AD4CCCEE539F01CC4">
    <w:name w:val="1C35B34E711C4511AD4CCCEE539F01CC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1A6CCF7CF5C495694990B50D56FBFD94">
    <w:name w:val="81A6CCF7CF5C495694990B50D56FBFD9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8415E4652849C387CAD1AC061C627D4">
    <w:name w:val="AA8415E4652849C387CAD1AC061C627D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956E4A76B9E4EB2B497C38AA91FB5CE4">
    <w:name w:val="3956E4A76B9E4EB2B497C38AA91FB5CE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0FEE879C49436DBCBAF987B76DC52E4">
    <w:name w:val="3D0FEE879C49436DBCBAF987B76DC52E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FF54A2EC1A64C82BB47547B0390607D4">
    <w:name w:val="6FF54A2EC1A64C82BB47547B0390607D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165038531D44DDFA6A7C37E6B416F874">
    <w:name w:val="C165038531D44DDFA6A7C37E6B416F87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DA1DC4EBCA74E58ABE5000C86A3333A4">
    <w:name w:val="0DA1DC4EBCA74E58ABE5000C86A3333A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284318CD023485AAA63A640DC053CA64">
    <w:name w:val="6284318CD023485AAA63A640DC053CA6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4A1F16AF0B84C0E930821721809C4A24">
    <w:name w:val="C4A1F16AF0B84C0E930821721809C4A2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9CF2750BD04A3386B05036FC2799724">
    <w:name w:val="3D9CF2750BD04A3386B05036FC279972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5CE934C6F9C42B28E484B14FFED2B764">
    <w:name w:val="75CE934C6F9C42B28E484B14FFED2B76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CF1FE28D26049D0B9DD759AECAB10E14">
    <w:name w:val="ECF1FE28D26049D0B9DD759AECAB10E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C62C9A9D6754F9F9BD2A06E9B0861653">
    <w:name w:val="0C62C9A9D6754F9F9BD2A06E9B086165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18">
    <w:name w:val="45F42E30A43F4BE8AAD221AE1B648A4A1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18">
    <w:name w:val="50AA7E5C9AA949E6A30DBC8E5E4AE7D51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18">
    <w:name w:val="8D38A387CE254D948825A287BE964A021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13">
    <w:name w:val="A25EF0DDFEFF4AA3B92FB78025BEA8FE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15">
    <w:name w:val="73E4404EA02E406C9B33E72D451465D31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5">
    <w:name w:val="AA1C658DC8ED4C59BEFE6317EA104EEF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1C35B34E711C4511AD4CCCEE539F01CC5">
    <w:name w:val="1C35B34E711C4511AD4CCCEE539F01CC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1A6CCF7CF5C495694990B50D56FBFD95">
    <w:name w:val="81A6CCF7CF5C495694990B50D56FBFD9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8415E4652849C387CAD1AC061C627D5">
    <w:name w:val="AA8415E4652849C387CAD1AC061C627D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956E4A76B9E4EB2B497C38AA91FB5CE5">
    <w:name w:val="3956E4A76B9E4EB2B497C38AA91FB5CE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0FEE879C49436DBCBAF987B76DC52E5">
    <w:name w:val="3D0FEE879C49436DBCBAF987B76DC52E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FF54A2EC1A64C82BB47547B0390607D5">
    <w:name w:val="6FF54A2EC1A64C82BB47547B0390607D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165038531D44DDFA6A7C37E6B416F875">
    <w:name w:val="C165038531D44DDFA6A7C37E6B416F87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DA1DC4EBCA74E58ABE5000C86A3333A5">
    <w:name w:val="0DA1DC4EBCA74E58ABE5000C86A3333A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284318CD023485AAA63A640DC053CA65">
    <w:name w:val="6284318CD023485AAA63A640DC053CA6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4A1F16AF0B84C0E930821721809C4A25">
    <w:name w:val="C4A1F16AF0B84C0E930821721809C4A2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9CF2750BD04A3386B05036FC2799725">
    <w:name w:val="3D9CF2750BD04A3386B05036FC279972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5CE934C6F9C42B28E484B14FFED2B765">
    <w:name w:val="75CE934C6F9C42B28E484B14FFED2B76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CF1FE28D26049D0B9DD759AECAB10E15">
    <w:name w:val="ECF1FE28D26049D0B9DD759AECAB10E1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C62C9A9D6754F9F9BD2A06E9B0861654">
    <w:name w:val="0C62C9A9D6754F9F9BD2A06E9B086165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4A3043AA8A448B0BF450987E0F412FF">
    <w:name w:val="A4A3043AA8A448B0BF450987E0F412FF"/>
    <w:rsid w:val="004635B8"/>
  </w:style>
  <w:style w:type="paragraph" w:customStyle="1" w:styleId="8755103A4E3B40ABAEA0F2B9E90D442A">
    <w:name w:val="8755103A4E3B40ABAEA0F2B9E90D442A"/>
    <w:rsid w:val="004635B8"/>
  </w:style>
  <w:style w:type="paragraph" w:customStyle="1" w:styleId="45F42E30A43F4BE8AAD221AE1B648A4A19">
    <w:name w:val="45F42E30A43F4BE8AAD221AE1B648A4A1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19">
    <w:name w:val="50AA7E5C9AA949E6A30DBC8E5E4AE7D51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19">
    <w:name w:val="8D38A387CE254D948825A287BE964A021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14">
    <w:name w:val="A25EF0DDFEFF4AA3B92FB78025BEA8FE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16">
    <w:name w:val="73E4404EA02E406C9B33E72D451465D31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6">
    <w:name w:val="AA1C658DC8ED4C59BEFE6317EA104EEF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755103A4E3B40ABAEA0F2B9E90D442A1">
    <w:name w:val="8755103A4E3B40ABAEA0F2B9E90D442A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4A3043AA8A448B0BF450987E0F412FF1">
    <w:name w:val="A4A3043AA8A448B0BF450987E0F412FF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8415E4652849C387CAD1AC061C627D6">
    <w:name w:val="AA8415E4652849C387CAD1AC061C627D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956E4A76B9E4EB2B497C38AA91FB5CE6">
    <w:name w:val="3956E4A76B9E4EB2B497C38AA91FB5CE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0FEE879C49436DBCBAF987B76DC52E6">
    <w:name w:val="3D0FEE879C49436DBCBAF987B76DC52E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FF54A2EC1A64C82BB47547B0390607D6">
    <w:name w:val="6FF54A2EC1A64C82BB47547B0390607D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165038531D44DDFA6A7C37E6B416F876">
    <w:name w:val="C165038531D44DDFA6A7C37E6B416F87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DA1DC4EBCA74E58ABE5000C86A3333A6">
    <w:name w:val="0DA1DC4EBCA74E58ABE5000C86A3333A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284318CD023485AAA63A640DC053CA66">
    <w:name w:val="6284318CD023485AAA63A640DC053CA6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4A1F16AF0B84C0E930821721809C4A26">
    <w:name w:val="C4A1F16AF0B84C0E930821721809C4A2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9CF2750BD04A3386B05036FC2799726">
    <w:name w:val="3D9CF2750BD04A3386B05036FC279972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5CE934C6F9C42B28E484B14FFED2B766">
    <w:name w:val="75CE934C6F9C42B28E484B14FFED2B76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CF1FE28D26049D0B9DD759AECAB10E16">
    <w:name w:val="ECF1FE28D26049D0B9DD759AECAB10E1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C62C9A9D6754F9F9BD2A06E9B0861655">
    <w:name w:val="0C62C9A9D6754F9F9BD2A06E9B086165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20">
    <w:name w:val="45F42E30A43F4BE8AAD221AE1B648A4A2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20">
    <w:name w:val="50AA7E5C9AA949E6A30DBC8E5E4AE7D52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20">
    <w:name w:val="8D38A387CE254D948825A287BE964A022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15">
    <w:name w:val="A25EF0DDFEFF4AA3B92FB78025BEA8FE1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17">
    <w:name w:val="73E4404EA02E406C9B33E72D451465D31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7">
    <w:name w:val="AA1C658DC8ED4C59BEFE6317EA104EEF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755103A4E3B40ABAEA0F2B9E90D442A2">
    <w:name w:val="8755103A4E3B40ABAEA0F2B9E90D442A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4A3043AA8A448B0BF450987E0F412FF2">
    <w:name w:val="A4A3043AA8A448B0BF450987E0F412FF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8415E4652849C387CAD1AC061C627D7">
    <w:name w:val="AA8415E4652849C387CAD1AC061C627D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956E4A76B9E4EB2B497C38AA91FB5CE7">
    <w:name w:val="3956E4A76B9E4EB2B497C38AA91FB5CE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0FEE879C49436DBCBAF987B76DC52E7">
    <w:name w:val="3D0FEE879C49436DBCBAF987B76DC52E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FF54A2EC1A64C82BB47547B0390607D7">
    <w:name w:val="6FF54A2EC1A64C82BB47547B0390607D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165038531D44DDFA6A7C37E6B416F877">
    <w:name w:val="C165038531D44DDFA6A7C37E6B416F87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DA1DC4EBCA74E58ABE5000C86A3333A7">
    <w:name w:val="0DA1DC4EBCA74E58ABE5000C86A3333A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284318CD023485AAA63A640DC053CA67">
    <w:name w:val="6284318CD023485AAA63A640DC053CA6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4A1F16AF0B84C0E930821721809C4A27">
    <w:name w:val="C4A1F16AF0B84C0E930821721809C4A2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9CF2750BD04A3386B05036FC2799727">
    <w:name w:val="3D9CF2750BD04A3386B05036FC279972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5CE934C6F9C42B28E484B14FFED2B767">
    <w:name w:val="75CE934C6F9C42B28E484B14FFED2B76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CF1FE28D26049D0B9DD759AECAB10E17">
    <w:name w:val="ECF1FE28D26049D0B9DD759AECAB10E1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C62C9A9D6754F9F9BD2A06E9B0861656">
    <w:name w:val="0C62C9A9D6754F9F9BD2A06E9B086165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21">
    <w:name w:val="45F42E30A43F4BE8AAD221AE1B648A4A2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21">
    <w:name w:val="50AA7E5C9AA949E6A30DBC8E5E4AE7D52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21">
    <w:name w:val="8D38A387CE254D948825A287BE964A022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16">
    <w:name w:val="A25EF0DDFEFF4AA3B92FB78025BEA8FE1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18">
    <w:name w:val="73E4404EA02E406C9B33E72D451465D31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8">
    <w:name w:val="AA1C658DC8ED4C59BEFE6317EA104EEF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755103A4E3B40ABAEA0F2B9E90D442A3">
    <w:name w:val="8755103A4E3B40ABAEA0F2B9E90D442A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4A3043AA8A448B0BF450987E0F412FF3">
    <w:name w:val="A4A3043AA8A448B0BF450987E0F412FF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8415E4652849C387CAD1AC061C627D8">
    <w:name w:val="AA8415E4652849C387CAD1AC061C627D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956E4A76B9E4EB2B497C38AA91FB5CE8">
    <w:name w:val="3956E4A76B9E4EB2B497C38AA91FB5CE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0FEE879C49436DBCBAF987B76DC52E8">
    <w:name w:val="3D0FEE879C49436DBCBAF987B76DC52E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FF54A2EC1A64C82BB47547B0390607D8">
    <w:name w:val="6FF54A2EC1A64C82BB47547B0390607D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165038531D44DDFA6A7C37E6B416F878">
    <w:name w:val="C165038531D44DDFA6A7C37E6B416F87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DA1DC4EBCA74E58ABE5000C86A3333A8">
    <w:name w:val="0DA1DC4EBCA74E58ABE5000C86A3333A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284318CD023485AAA63A640DC053CA68">
    <w:name w:val="6284318CD023485AAA63A640DC053CA6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4A1F16AF0B84C0E930821721809C4A28">
    <w:name w:val="C4A1F16AF0B84C0E930821721809C4A2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9CF2750BD04A3386B05036FC2799728">
    <w:name w:val="3D9CF2750BD04A3386B05036FC279972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5CE934C6F9C42B28E484B14FFED2B768">
    <w:name w:val="75CE934C6F9C42B28E484B14FFED2B76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CF1FE28D26049D0B9DD759AECAB10E18">
    <w:name w:val="ECF1FE28D26049D0B9DD759AECAB10E1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C62C9A9D6754F9F9BD2A06E9B0861657">
    <w:name w:val="0C62C9A9D6754F9F9BD2A06E9B086165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22">
    <w:name w:val="45F42E30A43F4BE8AAD221AE1B648A4A2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22">
    <w:name w:val="50AA7E5C9AA949E6A30DBC8E5E4AE7D52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22">
    <w:name w:val="8D38A387CE254D948825A287BE964A022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17">
    <w:name w:val="A25EF0DDFEFF4AA3B92FB78025BEA8FE1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19">
    <w:name w:val="73E4404EA02E406C9B33E72D451465D31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9">
    <w:name w:val="AA1C658DC8ED4C59BEFE6317EA104EEF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755103A4E3B40ABAEA0F2B9E90D442A4">
    <w:name w:val="8755103A4E3B40ABAEA0F2B9E90D442A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4A3043AA8A448B0BF450987E0F412FF4">
    <w:name w:val="A4A3043AA8A448B0BF450987E0F412FF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8415E4652849C387CAD1AC061C627D9">
    <w:name w:val="AA8415E4652849C387CAD1AC061C627D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956E4A76B9E4EB2B497C38AA91FB5CE9">
    <w:name w:val="3956E4A76B9E4EB2B497C38AA91FB5CE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0FEE879C49436DBCBAF987B76DC52E9">
    <w:name w:val="3D0FEE879C49436DBCBAF987B76DC52E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FF54A2EC1A64C82BB47547B0390607D9">
    <w:name w:val="6FF54A2EC1A64C82BB47547B0390607D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165038531D44DDFA6A7C37E6B416F879">
    <w:name w:val="C165038531D44DDFA6A7C37E6B416F87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DA1DC4EBCA74E58ABE5000C86A3333A9">
    <w:name w:val="0DA1DC4EBCA74E58ABE5000C86A3333A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284318CD023485AAA63A640DC053CA69">
    <w:name w:val="6284318CD023485AAA63A640DC053CA6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4A1F16AF0B84C0E930821721809C4A29">
    <w:name w:val="C4A1F16AF0B84C0E930821721809C4A2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9CF2750BD04A3386B05036FC2799729">
    <w:name w:val="3D9CF2750BD04A3386B05036FC279972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5CE934C6F9C42B28E484B14FFED2B769">
    <w:name w:val="75CE934C6F9C42B28E484B14FFED2B76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CF1FE28D26049D0B9DD759AECAB10E19">
    <w:name w:val="ECF1FE28D26049D0B9DD759AECAB10E1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C62C9A9D6754F9F9BD2A06E9B0861658">
    <w:name w:val="0C62C9A9D6754F9F9BD2A06E9B086165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23">
    <w:name w:val="45F42E30A43F4BE8AAD221AE1B648A4A2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23">
    <w:name w:val="50AA7E5C9AA949E6A30DBC8E5E4AE7D52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23">
    <w:name w:val="8D38A387CE254D948825A287BE964A022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18">
    <w:name w:val="A25EF0DDFEFF4AA3B92FB78025BEA8FE1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20">
    <w:name w:val="73E4404EA02E406C9B33E72D451465D32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10">
    <w:name w:val="AA1C658DC8ED4C59BEFE6317EA104EEF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755103A4E3B40ABAEA0F2B9E90D442A5">
    <w:name w:val="8755103A4E3B40ABAEA0F2B9E90D442A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4A3043AA8A448B0BF450987E0F412FF5">
    <w:name w:val="A4A3043AA8A448B0BF450987E0F412FF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8415E4652849C387CAD1AC061C627D10">
    <w:name w:val="AA8415E4652849C387CAD1AC061C627D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956E4A76B9E4EB2B497C38AA91FB5CE10">
    <w:name w:val="3956E4A76B9E4EB2B497C38AA91FB5CE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0FEE879C49436DBCBAF987B76DC52E10">
    <w:name w:val="3D0FEE879C49436DBCBAF987B76DC52E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FF54A2EC1A64C82BB47547B0390607D10">
    <w:name w:val="6FF54A2EC1A64C82BB47547B0390607D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165038531D44DDFA6A7C37E6B416F8710">
    <w:name w:val="C165038531D44DDFA6A7C37E6B416F87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DA1DC4EBCA74E58ABE5000C86A3333A10">
    <w:name w:val="0DA1DC4EBCA74E58ABE5000C86A3333A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284318CD023485AAA63A640DC053CA610">
    <w:name w:val="6284318CD023485AAA63A640DC053CA6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4A1F16AF0B84C0E930821721809C4A210">
    <w:name w:val="C4A1F16AF0B84C0E930821721809C4A2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9CF2750BD04A3386B05036FC27997210">
    <w:name w:val="3D9CF2750BD04A3386B05036FC279972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5CE934C6F9C42B28E484B14FFED2B7610">
    <w:name w:val="75CE934C6F9C42B28E484B14FFED2B76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CF1FE28D26049D0B9DD759AECAB10E110">
    <w:name w:val="ECF1FE28D26049D0B9DD759AECAB10E1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C62C9A9D6754F9F9BD2A06E9B0861659">
    <w:name w:val="0C62C9A9D6754F9F9BD2A06E9B086165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24">
    <w:name w:val="45F42E30A43F4BE8AAD221AE1B648A4A2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24">
    <w:name w:val="50AA7E5C9AA949E6A30DBC8E5E4AE7D52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24">
    <w:name w:val="8D38A387CE254D948825A287BE964A022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19">
    <w:name w:val="A25EF0DDFEFF4AA3B92FB78025BEA8FE1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21">
    <w:name w:val="73E4404EA02E406C9B33E72D451465D32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11">
    <w:name w:val="AA1C658DC8ED4C59BEFE6317EA104EEF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755103A4E3B40ABAEA0F2B9E90D442A6">
    <w:name w:val="8755103A4E3B40ABAEA0F2B9E90D442A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4A3043AA8A448B0BF450987E0F412FF6">
    <w:name w:val="A4A3043AA8A448B0BF450987E0F412FF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8415E4652849C387CAD1AC061C627D11">
    <w:name w:val="AA8415E4652849C387CAD1AC061C627D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956E4A76B9E4EB2B497C38AA91FB5CE11">
    <w:name w:val="3956E4A76B9E4EB2B497C38AA91FB5CE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0FEE879C49436DBCBAF987B76DC52E11">
    <w:name w:val="3D0FEE879C49436DBCBAF987B76DC52E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FF54A2EC1A64C82BB47547B0390607D11">
    <w:name w:val="6FF54A2EC1A64C82BB47547B0390607D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165038531D44DDFA6A7C37E6B416F8711">
    <w:name w:val="C165038531D44DDFA6A7C37E6B416F87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DA1DC4EBCA74E58ABE5000C86A3333A11">
    <w:name w:val="0DA1DC4EBCA74E58ABE5000C86A3333A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284318CD023485AAA63A640DC053CA611">
    <w:name w:val="6284318CD023485AAA63A640DC053CA6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4A1F16AF0B84C0E930821721809C4A211">
    <w:name w:val="C4A1F16AF0B84C0E930821721809C4A2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9CF2750BD04A3386B05036FC27997211">
    <w:name w:val="3D9CF2750BD04A3386B05036FC279972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5CE934C6F9C42B28E484B14FFED2B7611">
    <w:name w:val="75CE934C6F9C42B28E484B14FFED2B76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CF1FE28D26049D0B9DD759AECAB10E111">
    <w:name w:val="ECF1FE28D26049D0B9DD759AECAB10E1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C62C9A9D6754F9F9BD2A06E9B08616510">
    <w:name w:val="0C62C9A9D6754F9F9BD2A06E9B086165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25">
    <w:name w:val="45F42E30A43F4BE8AAD221AE1B648A4A2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25">
    <w:name w:val="50AA7E5C9AA949E6A30DBC8E5E4AE7D52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25">
    <w:name w:val="8D38A387CE254D948825A287BE964A022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20">
    <w:name w:val="A25EF0DDFEFF4AA3B92FB78025BEA8FE2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22">
    <w:name w:val="73E4404EA02E406C9B33E72D451465D32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12">
    <w:name w:val="AA1C658DC8ED4C59BEFE6317EA104EEF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755103A4E3B40ABAEA0F2B9E90D442A7">
    <w:name w:val="8755103A4E3B40ABAEA0F2B9E90D442A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4A3043AA8A448B0BF450987E0F412FF7">
    <w:name w:val="A4A3043AA8A448B0BF450987E0F412FF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8415E4652849C387CAD1AC061C627D12">
    <w:name w:val="AA8415E4652849C387CAD1AC061C627D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956E4A76B9E4EB2B497C38AA91FB5CE12">
    <w:name w:val="3956E4A76B9E4EB2B497C38AA91FB5CE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0FEE879C49436DBCBAF987B76DC52E12">
    <w:name w:val="3D0FEE879C49436DBCBAF987B76DC52E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FF54A2EC1A64C82BB47547B0390607D12">
    <w:name w:val="6FF54A2EC1A64C82BB47547B0390607D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165038531D44DDFA6A7C37E6B416F8712">
    <w:name w:val="C165038531D44DDFA6A7C37E6B416F87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DA1DC4EBCA74E58ABE5000C86A3333A12">
    <w:name w:val="0DA1DC4EBCA74E58ABE5000C86A3333A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284318CD023485AAA63A640DC053CA612">
    <w:name w:val="6284318CD023485AAA63A640DC053CA6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4A1F16AF0B84C0E930821721809C4A212">
    <w:name w:val="C4A1F16AF0B84C0E930821721809C4A2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9CF2750BD04A3386B05036FC27997212">
    <w:name w:val="3D9CF2750BD04A3386B05036FC279972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5CE934C6F9C42B28E484B14FFED2B7612">
    <w:name w:val="75CE934C6F9C42B28E484B14FFED2B76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CF1FE28D26049D0B9DD759AECAB10E112">
    <w:name w:val="ECF1FE28D26049D0B9DD759AECAB10E1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C62C9A9D6754F9F9BD2A06E9B08616511">
    <w:name w:val="0C62C9A9D6754F9F9BD2A06E9B086165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26">
    <w:name w:val="45F42E30A43F4BE8AAD221AE1B648A4A2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26">
    <w:name w:val="50AA7E5C9AA949E6A30DBC8E5E4AE7D52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26">
    <w:name w:val="8D38A387CE254D948825A287BE964A022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21">
    <w:name w:val="A25EF0DDFEFF4AA3B92FB78025BEA8FE2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23">
    <w:name w:val="73E4404EA02E406C9B33E72D451465D32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13">
    <w:name w:val="AA1C658DC8ED4C59BEFE6317EA104EEF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755103A4E3B40ABAEA0F2B9E90D442A8">
    <w:name w:val="8755103A4E3B40ABAEA0F2B9E90D442A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4A3043AA8A448B0BF450987E0F412FF8">
    <w:name w:val="A4A3043AA8A448B0BF450987E0F412FF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8415E4652849C387CAD1AC061C627D13">
    <w:name w:val="AA8415E4652849C387CAD1AC061C627D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956E4A76B9E4EB2B497C38AA91FB5CE13">
    <w:name w:val="3956E4A76B9E4EB2B497C38AA91FB5CE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0FEE879C49436DBCBAF987B76DC52E13">
    <w:name w:val="3D0FEE879C49436DBCBAF987B76DC52E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FF54A2EC1A64C82BB47547B0390607D13">
    <w:name w:val="6FF54A2EC1A64C82BB47547B0390607D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165038531D44DDFA6A7C37E6B416F8713">
    <w:name w:val="C165038531D44DDFA6A7C37E6B416F87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DA1DC4EBCA74E58ABE5000C86A3333A13">
    <w:name w:val="0DA1DC4EBCA74E58ABE5000C86A3333A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284318CD023485AAA63A640DC053CA613">
    <w:name w:val="6284318CD023485AAA63A640DC053CA6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4A1F16AF0B84C0E930821721809C4A213">
    <w:name w:val="C4A1F16AF0B84C0E930821721809C4A2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9CF2750BD04A3386B05036FC27997213">
    <w:name w:val="3D9CF2750BD04A3386B05036FC279972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5CE934C6F9C42B28E484B14FFED2B7613">
    <w:name w:val="75CE934C6F9C42B28E484B14FFED2B76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CF1FE28D26049D0B9DD759AECAB10E113">
    <w:name w:val="ECF1FE28D26049D0B9DD759AECAB10E1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C62C9A9D6754F9F9BD2A06E9B08616512">
    <w:name w:val="0C62C9A9D6754F9F9BD2A06E9B0861651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27">
    <w:name w:val="45F42E30A43F4BE8AAD221AE1B648A4A2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27">
    <w:name w:val="50AA7E5C9AA949E6A30DBC8E5E4AE7D52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27">
    <w:name w:val="8D38A387CE254D948825A287BE964A0227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22">
    <w:name w:val="A25EF0DDFEFF4AA3B92FB78025BEA8FE2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24">
    <w:name w:val="73E4404EA02E406C9B33E72D451465D32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14">
    <w:name w:val="AA1C658DC8ED4C59BEFE6317EA104EEF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755103A4E3B40ABAEA0F2B9E90D442A9">
    <w:name w:val="8755103A4E3B40ABAEA0F2B9E90D442A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4A3043AA8A448B0BF450987E0F412FF9">
    <w:name w:val="A4A3043AA8A448B0BF450987E0F412FF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8415E4652849C387CAD1AC061C627D14">
    <w:name w:val="AA8415E4652849C387CAD1AC061C627D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956E4A76B9E4EB2B497C38AA91FB5CE14">
    <w:name w:val="3956E4A76B9E4EB2B497C38AA91FB5CE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0FEE879C49436DBCBAF987B76DC52E14">
    <w:name w:val="3D0FEE879C49436DBCBAF987B76DC52E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FF54A2EC1A64C82BB47547B0390607D14">
    <w:name w:val="6FF54A2EC1A64C82BB47547B0390607D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165038531D44DDFA6A7C37E6B416F8714">
    <w:name w:val="C165038531D44DDFA6A7C37E6B416F87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DA1DC4EBCA74E58ABE5000C86A3333A14">
    <w:name w:val="0DA1DC4EBCA74E58ABE5000C86A3333A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284318CD023485AAA63A640DC053CA614">
    <w:name w:val="6284318CD023485AAA63A640DC053CA6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4A1F16AF0B84C0E930821721809C4A214">
    <w:name w:val="C4A1F16AF0B84C0E930821721809C4A2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D9CF2750BD04A3386B05036FC27997214">
    <w:name w:val="3D9CF2750BD04A3386B05036FC279972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5CE934C6F9C42B28E484B14FFED2B7614">
    <w:name w:val="75CE934C6F9C42B28E484B14FFED2B76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CF1FE28D26049D0B9DD759AECAB10E114">
    <w:name w:val="ECF1FE28D26049D0B9DD759AECAB10E11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0C62C9A9D6754F9F9BD2A06E9B08616513">
    <w:name w:val="0C62C9A9D6754F9F9BD2A06E9B0861651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9721510F8114FD4B43326F6E885C48E">
    <w:name w:val="69721510F8114FD4B43326F6E885C48E"/>
    <w:rsid w:val="004635B8"/>
  </w:style>
  <w:style w:type="paragraph" w:customStyle="1" w:styleId="8A78A81BA666444380840FBAF3AE33CF">
    <w:name w:val="8A78A81BA666444380840FBAF3AE33CF"/>
    <w:rsid w:val="004635B8"/>
  </w:style>
  <w:style w:type="paragraph" w:customStyle="1" w:styleId="2466EFB29F304F18BEF57B16947E185E">
    <w:name w:val="2466EFB29F304F18BEF57B16947E185E"/>
    <w:rsid w:val="004635B8"/>
  </w:style>
  <w:style w:type="paragraph" w:customStyle="1" w:styleId="A38805B44FB9416C9A5B031E27CE6B1B">
    <w:name w:val="A38805B44FB9416C9A5B031E27CE6B1B"/>
    <w:rsid w:val="004635B8"/>
  </w:style>
  <w:style w:type="paragraph" w:customStyle="1" w:styleId="EE96135B550F456C94AF82C669ACD373">
    <w:name w:val="EE96135B550F456C94AF82C669ACD373"/>
    <w:rsid w:val="004635B8"/>
  </w:style>
  <w:style w:type="paragraph" w:customStyle="1" w:styleId="DE2255DE2B5046C8A674D0E9B1C871F5">
    <w:name w:val="DE2255DE2B5046C8A674D0E9B1C871F5"/>
    <w:rsid w:val="004635B8"/>
  </w:style>
  <w:style w:type="paragraph" w:customStyle="1" w:styleId="F554249F39A443C99D1E09F1D22D1B79">
    <w:name w:val="F554249F39A443C99D1E09F1D22D1B79"/>
    <w:rsid w:val="004635B8"/>
  </w:style>
  <w:style w:type="paragraph" w:customStyle="1" w:styleId="7A0C6AD8F289484FA39E67CF064E1972">
    <w:name w:val="7A0C6AD8F289484FA39E67CF064E1972"/>
    <w:rsid w:val="004635B8"/>
  </w:style>
  <w:style w:type="paragraph" w:customStyle="1" w:styleId="773F78A5B434441FB6E4C7A2B7FDECE3">
    <w:name w:val="773F78A5B434441FB6E4C7A2B7FDECE3"/>
    <w:rsid w:val="004635B8"/>
  </w:style>
  <w:style w:type="paragraph" w:customStyle="1" w:styleId="F591B572C4834115925C213912EDA58D">
    <w:name w:val="F591B572C4834115925C213912EDA58D"/>
    <w:rsid w:val="004635B8"/>
  </w:style>
  <w:style w:type="paragraph" w:customStyle="1" w:styleId="6B494962325B4535950C9C9353FBB7FE">
    <w:name w:val="6B494962325B4535950C9C9353FBB7FE"/>
    <w:rsid w:val="004635B8"/>
  </w:style>
  <w:style w:type="paragraph" w:customStyle="1" w:styleId="D76E01BD1F8B4D2D9A62DCF220CF9E0D">
    <w:name w:val="D76E01BD1F8B4D2D9A62DCF220CF9E0D"/>
    <w:rsid w:val="004635B8"/>
  </w:style>
  <w:style w:type="paragraph" w:customStyle="1" w:styleId="853B40B62B5042DC98D55B5736A34AB6">
    <w:name w:val="853B40B62B5042DC98D55B5736A34AB6"/>
    <w:rsid w:val="004635B8"/>
  </w:style>
  <w:style w:type="paragraph" w:customStyle="1" w:styleId="C23C6B9514774C72B4E2475DF9605C0E">
    <w:name w:val="C23C6B9514774C72B4E2475DF9605C0E"/>
    <w:rsid w:val="004635B8"/>
  </w:style>
  <w:style w:type="paragraph" w:customStyle="1" w:styleId="D2D082ABEC714797A80924DD8998ED56">
    <w:name w:val="D2D082ABEC714797A80924DD8998ED56"/>
    <w:rsid w:val="004635B8"/>
  </w:style>
  <w:style w:type="paragraph" w:customStyle="1" w:styleId="22C605C31D4C448B903634F3D3578F63">
    <w:name w:val="22C605C31D4C448B903634F3D3578F63"/>
    <w:rsid w:val="004635B8"/>
  </w:style>
  <w:style w:type="paragraph" w:customStyle="1" w:styleId="3C507F40D9724920A252A2F4757FA44B">
    <w:name w:val="3C507F40D9724920A252A2F4757FA44B"/>
    <w:rsid w:val="004635B8"/>
  </w:style>
  <w:style w:type="paragraph" w:customStyle="1" w:styleId="B1DDEF4B071B40D18C92AB0C668810F8">
    <w:name w:val="B1DDEF4B071B40D18C92AB0C668810F8"/>
    <w:rsid w:val="004635B8"/>
  </w:style>
  <w:style w:type="paragraph" w:customStyle="1" w:styleId="45F42E30A43F4BE8AAD221AE1B648A4A28">
    <w:name w:val="45F42E30A43F4BE8AAD221AE1B648A4A2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28">
    <w:name w:val="50AA7E5C9AA949E6A30DBC8E5E4AE7D52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28">
    <w:name w:val="8D38A387CE254D948825A287BE964A0228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23">
    <w:name w:val="A25EF0DDFEFF4AA3B92FB78025BEA8FE23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25">
    <w:name w:val="73E4404EA02E406C9B33E72D451465D32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15">
    <w:name w:val="AA1C658DC8ED4C59BEFE6317EA104EEF15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755103A4E3B40ABAEA0F2B9E90D442A10">
    <w:name w:val="8755103A4E3B40ABAEA0F2B9E90D442A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4A3043AA8A448B0BF450987E0F412FF10">
    <w:name w:val="A4A3043AA8A448B0BF450987E0F412FF10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9721510F8114FD4B43326F6E885C48E1">
    <w:name w:val="69721510F8114FD4B43326F6E885C48E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53B40B62B5042DC98D55B5736A34AB61">
    <w:name w:val="853B40B62B5042DC98D55B5736A34AB6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23C6B9514774C72B4E2475DF9605C0E1">
    <w:name w:val="C23C6B9514774C72B4E2475DF9605C0E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38805B44FB9416C9A5B031E27CE6B1B1">
    <w:name w:val="A38805B44FB9416C9A5B031E27CE6B1B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E96135B550F456C94AF82C669ACD3731">
    <w:name w:val="EE96135B550F456C94AF82C669ACD373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D2D082ABEC714797A80924DD8998ED561">
    <w:name w:val="D2D082ABEC714797A80924DD8998ED56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22C605C31D4C448B903634F3D3578F631">
    <w:name w:val="22C605C31D4C448B903634F3D3578F63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A0C6AD8F289484FA39E67CF064E19721">
    <w:name w:val="7A0C6AD8F289484FA39E67CF064E1972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73F78A5B434441FB6E4C7A2B7FDECE31">
    <w:name w:val="773F78A5B434441FB6E4C7A2B7FDECE3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C507F40D9724920A252A2F4757FA44B1">
    <w:name w:val="3C507F40D9724920A252A2F4757FA44B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B1DDEF4B071B40D18C92AB0C668810F81">
    <w:name w:val="B1DDEF4B071B40D18C92AB0C668810F8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D76E01BD1F8B4D2D9A62DCF220CF9E0D1">
    <w:name w:val="D76E01BD1F8B4D2D9A62DCF220CF9E0D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45F42E30A43F4BE8AAD221AE1B648A4A29">
    <w:name w:val="45F42E30A43F4BE8AAD221AE1B648A4A2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50AA7E5C9AA949E6A30DBC8E5E4AE7D529">
    <w:name w:val="50AA7E5C9AA949E6A30DBC8E5E4AE7D52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D38A387CE254D948825A287BE964A0229">
    <w:name w:val="8D38A387CE254D948825A287BE964A0229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25EF0DDFEFF4AA3B92FB78025BEA8FE24">
    <w:name w:val="A25EF0DDFEFF4AA3B92FB78025BEA8FE24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3E4404EA02E406C9B33E72D451465D326">
    <w:name w:val="73E4404EA02E406C9B33E72D451465D32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A1C658DC8ED4C59BEFE6317EA104EEF16">
    <w:name w:val="AA1C658DC8ED4C59BEFE6317EA104EEF16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755103A4E3B40ABAEA0F2B9E90D442A11">
    <w:name w:val="8755103A4E3B40ABAEA0F2B9E90D442A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4A3043AA8A448B0BF450987E0F412FF11">
    <w:name w:val="A4A3043AA8A448B0BF450987E0F412FF11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69721510F8114FD4B43326F6E885C48E2">
    <w:name w:val="69721510F8114FD4B43326F6E885C48E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853B40B62B5042DC98D55B5736A34AB62">
    <w:name w:val="853B40B62B5042DC98D55B5736A34AB6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C23C6B9514774C72B4E2475DF9605C0E2">
    <w:name w:val="C23C6B9514774C72B4E2475DF9605C0E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38805B44FB9416C9A5B031E27CE6B1B2">
    <w:name w:val="A38805B44FB9416C9A5B031E27CE6B1B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EE96135B550F456C94AF82C669ACD3732">
    <w:name w:val="EE96135B550F456C94AF82C669ACD373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D2D082ABEC714797A80924DD8998ED562">
    <w:name w:val="D2D082ABEC714797A80924DD8998ED56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22C605C31D4C448B903634F3D3578F632">
    <w:name w:val="22C605C31D4C448B903634F3D3578F63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A0C6AD8F289484FA39E67CF064E19722">
    <w:name w:val="7A0C6AD8F289484FA39E67CF064E1972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773F78A5B434441FB6E4C7A2B7FDECE32">
    <w:name w:val="773F78A5B434441FB6E4C7A2B7FDECE3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3C507F40D9724920A252A2F4757FA44B2">
    <w:name w:val="3C507F40D9724920A252A2F4757FA44B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B1DDEF4B071B40D18C92AB0C668810F82">
    <w:name w:val="B1DDEF4B071B40D18C92AB0C668810F8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D76E01BD1F8B4D2D9A62DCF220CF9E0D2">
    <w:name w:val="D76E01BD1F8B4D2D9A62DCF220CF9E0D2"/>
    <w:rsid w:val="004635B8"/>
    <w:pPr>
      <w:spacing w:after="120" w:line="240" w:lineRule="auto"/>
    </w:pPr>
    <w:rPr>
      <w:rFonts w:ascii="Book Antiqua" w:eastAsia="Times New Roman" w:hAnsi="Book Antiqua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Exception.dot</Template>
  <TotalTime>0</TotalTime>
  <Pages>1</Pages>
  <Words>512</Words>
  <Characters>2727</Characters>
  <Application>Microsoft Office Word</Application>
  <DocSecurity>0</DocSecurity>
  <Lines>59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Mayday!Exchange Datalogic 2016 Information Form</vt:lpstr>
    </vt:vector>
  </TitlesOfParts>
  <Company>Retalix and NCR</Company>
  <LinksUpToDate>false</LinksUpToDate>
  <CharactersWithSpaces>3193</CharactersWithSpaces>
  <SharedDoc>false</SharedDoc>
  <HLinks>
    <vt:vector size="6" baseType="variant">
      <vt:variant>
        <vt:i4>4259885</vt:i4>
      </vt:variant>
      <vt:variant>
        <vt:i4>0</vt:i4>
      </vt:variant>
      <vt:variant>
        <vt:i4>0</vt:i4>
      </vt:variant>
      <vt:variant>
        <vt:i4>5</vt:i4>
      </vt:variant>
      <vt:variant>
        <vt:lpwstr>mailto:Orders.Retalix@ncr.com?subject=MayDay%20Q2-14%20Trade-In%20Confirmation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Mayday!Exchange Datalogic 2016 Information Form</dc:title>
  <dc:subject>Mayday!Exchange Datalogic 2016 Information Form</dc:subject>
  <dc:creator>Antony van Seventer</dc:creator>
  <cp:keywords>Mayday!Exchange Datalogic 2016 Information Form</cp:keywords>
  <dc:description>Mayday!Exchange Datalogic 2016 — Trade-In Information Form</dc:description>
  <cp:lastModifiedBy>Van Seventer, Antony</cp:lastModifiedBy>
  <cp:revision>2</cp:revision>
  <cp:lastPrinted>2015-04-22T20:31:00Z</cp:lastPrinted>
  <dcterms:created xsi:type="dcterms:W3CDTF">2016-08-23T19:37:00Z</dcterms:created>
  <dcterms:modified xsi:type="dcterms:W3CDTF">2016-08-23T19:37:00Z</dcterms:modified>
  <cp:category>Administration</cp:category>
</cp:coreProperties>
</file>